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107996" w14:textId="7513AF5C" w:rsidR="00B01992" w:rsidRDefault="00125E6C" w:rsidP="00275E17">
      <w:pPr>
        <w:spacing w:before="1600" w:after="240" w:line="276" w:lineRule="auto"/>
        <w:jc w:val="center"/>
        <w:rPr>
          <w:rFonts w:ascii="Arial" w:hAnsi="Arial" w:cs="Arial"/>
          <w:b/>
          <w:bCs/>
          <w:sz w:val="20"/>
          <w:szCs w:val="20"/>
        </w:rPr>
      </w:pPr>
      <w:r>
        <w:rPr>
          <w:rFonts w:ascii="Arial" w:hAnsi="Arial" w:cs="Arial"/>
          <w:b/>
          <w:bCs/>
          <w:noProof/>
          <w:sz w:val="20"/>
          <w:szCs w:val="20"/>
        </w:rPr>
        <w:drawing>
          <wp:anchor distT="0" distB="0" distL="114300" distR="114300" simplePos="0" relativeHeight="251658240" behindDoc="1" locked="1" layoutInCell="1" allowOverlap="1" wp14:anchorId="0F3B4DF1" wp14:editId="7F053B6E">
            <wp:simplePos x="0" y="0"/>
            <wp:positionH relativeFrom="page">
              <wp:posOffset>902970</wp:posOffset>
            </wp:positionH>
            <wp:positionV relativeFrom="page">
              <wp:posOffset>867410</wp:posOffset>
            </wp:positionV>
            <wp:extent cx="5759450" cy="313055"/>
            <wp:effectExtent l="0" t="0" r="0" b="0"/>
            <wp:wrapNone/>
            <wp:docPr id="813315671"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331567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275E17">
        <w:rPr>
          <w:rFonts w:ascii="Arial" w:hAnsi="Arial" w:cs="Arial"/>
          <w:b/>
          <w:bCs/>
          <w:sz w:val="20"/>
          <w:szCs w:val="20"/>
        </w:rPr>
        <w:t xml:space="preserve">Odůvodnění </w:t>
      </w:r>
      <w:r w:rsidR="000B1823" w:rsidRPr="005960A6">
        <w:rPr>
          <w:rFonts w:ascii="Arial" w:hAnsi="Arial" w:cs="Arial"/>
          <w:b/>
          <w:bCs/>
          <w:sz w:val="20"/>
          <w:szCs w:val="20"/>
        </w:rPr>
        <w:t>Op</w:t>
      </w:r>
      <w:r w:rsidR="000B1823" w:rsidRPr="006472B1">
        <w:rPr>
          <w:rFonts w:ascii="Arial" w:hAnsi="Arial" w:cs="Arial"/>
          <w:b/>
          <w:bCs/>
          <w:sz w:val="20"/>
          <w:szCs w:val="20"/>
        </w:rPr>
        <w:t>atření obecné povahy</w:t>
      </w:r>
      <w:r w:rsidR="00275E17">
        <w:rPr>
          <w:rFonts w:ascii="Arial" w:hAnsi="Arial" w:cs="Arial"/>
          <w:b/>
          <w:bCs/>
          <w:sz w:val="20"/>
          <w:szCs w:val="20"/>
        </w:rPr>
        <w:t xml:space="preserve"> </w:t>
      </w:r>
      <w:r w:rsidR="00B01992" w:rsidRPr="00B01992">
        <w:rPr>
          <w:rFonts w:ascii="Arial" w:hAnsi="Arial" w:cs="Arial"/>
          <w:b/>
          <w:bCs/>
          <w:sz w:val="20"/>
          <w:szCs w:val="20"/>
        </w:rPr>
        <w:t>pro akcelerační oblast AOV</w:t>
      </w:r>
      <w:r w:rsidR="00B01992">
        <w:rPr>
          <w:rFonts w:ascii="Arial" w:hAnsi="Arial" w:cs="Arial"/>
          <w:b/>
          <w:bCs/>
          <w:sz w:val="20"/>
          <w:szCs w:val="20"/>
        </w:rPr>
        <w:t>31 Kelč</w:t>
      </w:r>
    </w:p>
    <w:p w14:paraId="1D6E2444" w14:textId="1E013A77" w:rsidR="00D13C07" w:rsidRPr="00670AD9" w:rsidRDefault="00653008" w:rsidP="00A04ECB">
      <w:pPr>
        <w:spacing w:before="120" w:after="120" w:line="276" w:lineRule="auto"/>
        <w:jc w:val="both"/>
        <w:rPr>
          <w:rFonts w:ascii="Arial" w:hAnsi="Arial" w:cs="Arial"/>
          <w:b/>
          <w:bCs/>
          <w:sz w:val="20"/>
          <w:szCs w:val="20"/>
        </w:rPr>
      </w:pPr>
      <w:r w:rsidRPr="00670AD9">
        <w:rPr>
          <w:rFonts w:ascii="Arial" w:hAnsi="Arial" w:cs="Arial"/>
          <w:sz w:val="20"/>
          <w:szCs w:val="20"/>
        </w:rPr>
        <w:t>Územní opatření se vztahuje k akcelerační oblas</w:t>
      </w:r>
      <w:r w:rsidRPr="006879DA">
        <w:rPr>
          <w:rFonts w:ascii="Arial" w:hAnsi="Arial" w:cs="Arial"/>
          <w:sz w:val="20"/>
          <w:szCs w:val="20"/>
        </w:rPr>
        <w:t xml:space="preserve">ti </w:t>
      </w:r>
      <w:r w:rsidR="006F5928" w:rsidRPr="006879DA">
        <w:rPr>
          <w:rFonts w:ascii="Arial" w:hAnsi="Arial" w:cs="Arial"/>
          <w:b/>
          <w:bCs/>
          <w:sz w:val="20"/>
          <w:szCs w:val="20"/>
        </w:rPr>
        <w:t>AO</w:t>
      </w:r>
      <w:r w:rsidR="00B44BA9" w:rsidRPr="006879DA">
        <w:rPr>
          <w:rFonts w:ascii="Arial" w:hAnsi="Arial" w:cs="Arial"/>
          <w:b/>
          <w:bCs/>
          <w:sz w:val="20"/>
          <w:szCs w:val="20"/>
        </w:rPr>
        <w:t>V</w:t>
      </w:r>
      <w:r w:rsidR="006879DA" w:rsidRPr="006879DA">
        <w:rPr>
          <w:rFonts w:ascii="Arial" w:hAnsi="Arial" w:cs="Arial"/>
          <w:b/>
          <w:bCs/>
          <w:sz w:val="20"/>
          <w:szCs w:val="20"/>
        </w:rPr>
        <w:t>3</w:t>
      </w:r>
      <w:r w:rsidR="00234462">
        <w:rPr>
          <w:rFonts w:ascii="Arial" w:hAnsi="Arial" w:cs="Arial"/>
          <w:b/>
          <w:bCs/>
          <w:sz w:val="20"/>
          <w:szCs w:val="20"/>
        </w:rPr>
        <w:t>1</w:t>
      </w:r>
      <w:r w:rsidR="006879DA" w:rsidRPr="006879DA">
        <w:rPr>
          <w:rFonts w:ascii="Arial" w:hAnsi="Arial" w:cs="Arial"/>
          <w:b/>
          <w:bCs/>
          <w:sz w:val="20"/>
          <w:szCs w:val="20"/>
        </w:rPr>
        <w:t xml:space="preserve"> K</w:t>
      </w:r>
      <w:r w:rsidR="00234462">
        <w:rPr>
          <w:rFonts w:ascii="Arial" w:hAnsi="Arial" w:cs="Arial"/>
          <w:b/>
          <w:bCs/>
          <w:sz w:val="20"/>
          <w:szCs w:val="20"/>
        </w:rPr>
        <w:t>elč</w:t>
      </w:r>
      <w:r w:rsidRPr="006879DA">
        <w:rPr>
          <w:rFonts w:ascii="Arial" w:hAnsi="Arial" w:cs="Arial"/>
          <w:sz w:val="20"/>
          <w:szCs w:val="20"/>
        </w:rPr>
        <w:t>, vymezené</w:t>
      </w:r>
      <w:r w:rsidRPr="00670AD9">
        <w:rPr>
          <w:rFonts w:ascii="Arial" w:hAnsi="Arial" w:cs="Arial"/>
          <w:sz w:val="20"/>
          <w:szCs w:val="20"/>
        </w:rPr>
        <w:t xml:space="preserve"> </w:t>
      </w:r>
      <w:r w:rsidR="006F5928" w:rsidRPr="006472B1">
        <w:rPr>
          <w:rFonts w:ascii="Arial" w:hAnsi="Arial" w:cs="Arial"/>
          <w:sz w:val="20"/>
          <w:szCs w:val="20"/>
        </w:rPr>
        <w:t xml:space="preserve">ve </w:t>
      </w:r>
      <w:r w:rsidR="006F5928">
        <w:rPr>
          <w:rFonts w:ascii="Arial" w:hAnsi="Arial" w:cs="Arial"/>
          <w:sz w:val="20"/>
          <w:szCs w:val="20"/>
        </w:rPr>
        <w:t>Z</w:t>
      </w:r>
      <w:r w:rsidR="006F5928" w:rsidRPr="006472B1">
        <w:rPr>
          <w:rFonts w:ascii="Arial" w:hAnsi="Arial" w:cs="Arial"/>
          <w:sz w:val="20"/>
          <w:szCs w:val="20"/>
        </w:rPr>
        <w:t>měně č.</w:t>
      </w:r>
      <w:r w:rsidR="00D06E79">
        <w:rPr>
          <w:rFonts w:ascii="Arial" w:hAnsi="Arial" w:cs="Arial"/>
          <w:sz w:val="20"/>
          <w:szCs w:val="20"/>
        </w:rPr>
        <w:t> </w:t>
      </w:r>
      <w:r w:rsidR="006F5928" w:rsidRPr="006472B1">
        <w:rPr>
          <w:rFonts w:ascii="Arial" w:hAnsi="Arial" w:cs="Arial"/>
          <w:sz w:val="20"/>
          <w:szCs w:val="20"/>
        </w:rPr>
        <w:t xml:space="preserve">2 </w:t>
      </w:r>
      <w:r w:rsidR="006F5928">
        <w:rPr>
          <w:rFonts w:ascii="Arial" w:hAnsi="Arial" w:cs="Arial"/>
          <w:sz w:val="20"/>
          <w:szCs w:val="20"/>
        </w:rPr>
        <w:t>ú</w:t>
      </w:r>
      <w:r w:rsidR="006F5928" w:rsidRPr="006472B1">
        <w:rPr>
          <w:rFonts w:ascii="Arial" w:hAnsi="Arial" w:cs="Arial"/>
          <w:sz w:val="20"/>
          <w:szCs w:val="20"/>
        </w:rPr>
        <w:t>zemního rozvoj</w:t>
      </w:r>
      <w:r w:rsidR="006F5928">
        <w:rPr>
          <w:rFonts w:ascii="Arial" w:hAnsi="Arial" w:cs="Arial"/>
          <w:sz w:val="20"/>
          <w:szCs w:val="20"/>
        </w:rPr>
        <w:t>ového plánu</w:t>
      </w:r>
      <w:r w:rsidRPr="00670AD9">
        <w:rPr>
          <w:rFonts w:ascii="Arial" w:hAnsi="Arial" w:cs="Arial"/>
          <w:sz w:val="20"/>
          <w:szCs w:val="20"/>
        </w:rPr>
        <w:t>.</w:t>
      </w:r>
      <w:r w:rsidR="00334780" w:rsidRPr="00670AD9">
        <w:rPr>
          <w:rFonts w:ascii="Arial" w:hAnsi="Arial" w:cs="Arial"/>
          <w:sz w:val="20"/>
          <w:szCs w:val="20"/>
        </w:rPr>
        <w:t xml:space="preserve"> </w:t>
      </w:r>
      <w:r w:rsidR="00D13C07" w:rsidRPr="00670AD9">
        <w:rPr>
          <w:rFonts w:ascii="Arial" w:hAnsi="Arial" w:cs="Arial"/>
          <w:sz w:val="20"/>
          <w:szCs w:val="20"/>
        </w:rPr>
        <w:t xml:space="preserve">Územní opatření </w:t>
      </w:r>
      <w:r w:rsidR="00906CD1" w:rsidRPr="00670AD9">
        <w:rPr>
          <w:rFonts w:ascii="Arial" w:hAnsi="Arial" w:cs="Arial"/>
          <w:sz w:val="20"/>
          <w:szCs w:val="20"/>
        </w:rPr>
        <w:t>proto stanoví podmínky a zmírňující opatření pro výrobu energie z</w:t>
      </w:r>
      <w:r w:rsidR="005B39AF" w:rsidRPr="00670AD9">
        <w:rPr>
          <w:rFonts w:ascii="Arial" w:hAnsi="Arial" w:cs="Arial"/>
          <w:sz w:val="20"/>
          <w:szCs w:val="20"/>
        </w:rPr>
        <w:t xml:space="preserve"> energie </w:t>
      </w:r>
      <w:r w:rsidR="00906CD1" w:rsidRPr="00670AD9">
        <w:rPr>
          <w:rFonts w:ascii="Arial" w:hAnsi="Arial" w:cs="Arial"/>
          <w:sz w:val="20"/>
          <w:szCs w:val="20"/>
        </w:rPr>
        <w:t>větru</w:t>
      </w:r>
      <w:r w:rsidR="00D13C07" w:rsidRPr="00670AD9">
        <w:rPr>
          <w:rFonts w:ascii="Arial" w:hAnsi="Arial" w:cs="Arial"/>
          <w:sz w:val="20"/>
          <w:szCs w:val="20"/>
        </w:rPr>
        <w:t>.</w:t>
      </w:r>
      <w:r w:rsidR="00922192" w:rsidRPr="00670AD9">
        <w:rPr>
          <w:rFonts w:ascii="Arial" w:hAnsi="Arial" w:cs="Arial"/>
          <w:sz w:val="20"/>
          <w:szCs w:val="20"/>
        </w:rPr>
        <w:t xml:space="preserve"> </w:t>
      </w:r>
      <w:r w:rsidR="00922192" w:rsidRPr="00670AD9">
        <w:rPr>
          <w:rFonts w:ascii="Arial" w:hAnsi="Arial" w:cs="Arial"/>
          <w:b/>
          <w:bCs/>
          <w:sz w:val="20"/>
          <w:szCs w:val="20"/>
        </w:rPr>
        <w:t xml:space="preserve">Důvody vymezení akcelerační oblasti v daném místě a pro daný typ obnovitelného zdroje jsou popsány v odůvodnění </w:t>
      </w:r>
      <w:r w:rsidR="00E569BB" w:rsidRPr="00670AD9">
        <w:rPr>
          <w:rFonts w:ascii="Arial" w:hAnsi="Arial" w:cs="Arial"/>
          <w:b/>
          <w:bCs/>
          <w:sz w:val="20"/>
          <w:szCs w:val="20"/>
        </w:rPr>
        <w:t xml:space="preserve">Změny </w:t>
      </w:r>
      <w:r w:rsidR="00922192" w:rsidRPr="00670AD9">
        <w:rPr>
          <w:rFonts w:ascii="Arial" w:hAnsi="Arial" w:cs="Arial"/>
          <w:b/>
          <w:bCs/>
          <w:sz w:val="20"/>
          <w:szCs w:val="20"/>
        </w:rPr>
        <w:t xml:space="preserve">č. 2 </w:t>
      </w:r>
      <w:r w:rsidR="006F5928" w:rsidRPr="006F5928">
        <w:rPr>
          <w:rFonts w:ascii="Arial" w:hAnsi="Arial" w:cs="Arial"/>
          <w:b/>
          <w:bCs/>
          <w:sz w:val="20"/>
          <w:szCs w:val="20"/>
        </w:rPr>
        <w:t>územního rozvojového plánu</w:t>
      </w:r>
      <w:r w:rsidR="00922192" w:rsidRPr="00670AD9">
        <w:rPr>
          <w:rFonts w:ascii="Arial" w:hAnsi="Arial" w:cs="Arial"/>
          <w:b/>
          <w:bCs/>
          <w:sz w:val="20"/>
          <w:szCs w:val="20"/>
        </w:rPr>
        <w:t>.</w:t>
      </w:r>
    </w:p>
    <w:p w14:paraId="2571F5EF" w14:textId="2360F7C1" w:rsidR="00F94E19" w:rsidRPr="00670AD9" w:rsidRDefault="00F94E19" w:rsidP="00A04ECB">
      <w:pPr>
        <w:spacing w:before="120" w:after="120" w:line="276" w:lineRule="auto"/>
        <w:jc w:val="both"/>
        <w:rPr>
          <w:rFonts w:ascii="Arial" w:hAnsi="Arial" w:cs="Arial"/>
          <w:sz w:val="20"/>
          <w:szCs w:val="20"/>
        </w:rPr>
      </w:pPr>
      <w:r w:rsidRPr="0B54C611">
        <w:rPr>
          <w:rFonts w:ascii="Arial" w:hAnsi="Arial" w:cs="Arial"/>
          <w:sz w:val="20"/>
          <w:szCs w:val="20"/>
        </w:rPr>
        <w:t xml:space="preserve">Rozloha akcelerační oblasti </w:t>
      </w:r>
      <w:r w:rsidR="00F46A1E">
        <w:rPr>
          <w:rFonts w:ascii="Arial" w:hAnsi="Arial" w:cs="Arial"/>
          <w:sz w:val="20"/>
          <w:szCs w:val="20"/>
        </w:rPr>
        <w:t>je</w:t>
      </w:r>
      <w:r w:rsidR="00394D60" w:rsidRPr="00394D60">
        <w:rPr>
          <w:rFonts w:ascii="Arial" w:hAnsi="Arial" w:cs="Arial"/>
          <w:sz w:val="20"/>
          <w:szCs w:val="20"/>
        </w:rPr>
        <w:t xml:space="preserve"> </w:t>
      </w:r>
      <w:r w:rsidR="009A3C44">
        <w:rPr>
          <w:rFonts w:ascii="Arial" w:hAnsi="Arial" w:cs="Arial"/>
          <w:sz w:val="20"/>
          <w:szCs w:val="20"/>
        </w:rPr>
        <w:t>576,8</w:t>
      </w:r>
      <w:r w:rsidR="00394D60">
        <w:rPr>
          <w:rFonts w:ascii="Arial" w:hAnsi="Arial" w:cs="Arial"/>
          <w:sz w:val="20"/>
          <w:szCs w:val="20"/>
        </w:rPr>
        <w:t> </w:t>
      </w:r>
      <w:r w:rsidR="00394D60" w:rsidRPr="00394D60">
        <w:rPr>
          <w:rFonts w:ascii="Arial" w:hAnsi="Arial" w:cs="Arial"/>
          <w:sz w:val="20"/>
          <w:szCs w:val="20"/>
        </w:rPr>
        <w:t>ha</w:t>
      </w:r>
      <w:r w:rsidR="00F46A1E">
        <w:rPr>
          <w:rFonts w:ascii="Arial" w:hAnsi="Arial" w:cs="Arial"/>
          <w:sz w:val="20"/>
          <w:szCs w:val="20"/>
        </w:rPr>
        <w:t xml:space="preserve"> (</w:t>
      </w:r>
      <w:r w:rsidR="009A3C44">
        <w:rPr>
          <w:rFonts w:ascii="Arial" w:hAnsi="Arial" w:cs="Arial"/>
          <w:sz w:val="20"/>
          <w:szCs w:val="20"/>
        </w:rPr>
        <w:t>5,8</w:t>
      </w:r>
      <w:r w:rsidR="00F46A1E">
        <w:rPr>
          <w:rFonts w:ascii="Arial" w:hAnsi="Arial" w:cs="Arial"/>
          <w:sz w:val="20"/>
          <w:szCs w:val="20"/>
        </w:rPr>
        <w:t> km</w:t>
      </w:r>
      <w:r w:rsidR="00F46A1E" w:rsidRPr="00F46A1E">
        <w:rPr>
          <w:rFonts w:ascii="Arial" w:hAnsi="Arial" w:cs="Arial"/>
          <w:sz w:val="20"/>
          <w:szCs w:val="20"/>
          <w:vertAlign w:val="superscript"/>
        </w:rPr>
        <w:t>2</w:t>
      </w:r>
      <w:r w:rsidR="00F46A1E">
        <w:rPr>
          <w:rFonts w:ascii="Arial" w:hAnsi="Arial" w:cs="Arial"/>
          <w:sz w:val="20"/>
          <w:szCs w:val="20"/>
        </w:rPr>
        <w:t>)</w:t>
      </w:r>
      <w:r w:rsidR="00394D60" w:rsidRPr="00394D60">
        <w:rPr>
          <w:rFonts w:ascii="Arial" w:hAnsi="Arial" w:cs="Arial"/>
          <w:sz w:val="20"/>
          <w:szCs w:val="20"/>
        </w:rPr>
        <w:t xml:space="preserve">. </w:t>
      </w:r>
      <w:r w:rsidR="00394D60">
        <w:rPr>
          <w:rFonts w:ascii="Arial" w:hAnsi="Arial" w:cs="Arial"/>
          <w:sz w:val="20"/>
          <w:szCs w:val="20"/>
        </w:rPr>
        <w:t>O</w:t>
      </w:r>
      <w:r w:rsidRPr="0B54C611">
        <w:rPr>
          <w:rFonts w:ascii="Arial" w:hAnsi="Arial" w:cs="Arial"/>
          <w:sz w:val="20"/>
          <w:szCs w:val="20"/>
        </w:rPr>
        <w:t xml:space="preserve">dhadovaný maximální celkový instalovaný výkon záměrů pro využití obnovitelného </w:t>
      </w:r>
      <w:r w:rsidR="00D303E4" w:rsidRPr="0B54C611">
        <w:rPr>
          <w:rFonts w:ascii="Arial" w:hAnsi="Arial" w:cs="Arial"/>
          <w:sz w:val="20"/>
          <w:szCs w:val="20"/>
        </w:rPr>
        <w:t>zdroje – energie</w:t>
      </w:r>
      <w:r w:rsidRPr="0B54C611">
        <w:rPr>
          <w:rFonts w:ascii="Arial" w:hAnsi="Arial" w:cs="Arial"/>
          <w:sz w:val="20"/>
          <w:szCs w:val="20"/>
        </w:rPr>
        <w:t xml:space="preserve"> větru umístitelných v této akcelerační oblasti je </w:t>
      </w:r>
      <w:r w:rsidR="009A3C44">
        <w:rPr>
          <w:rFonts w:ascii="Arial" w:hAnsi="Arial" w:cs="Arial"/>
          <w:sz w:val="20"/>
          <w:szCs w:val="20"/>
        </w:rPr>
        <w:t>56,0</w:t>
      </w:r>
      <w:r w:rsidR="00071F75" w:rsidRPr="0B54C611">
        <w:rPr>
          <w:rFonts w:ascii="Arial" w:hAnsi="Arial" w:cs="Arial"/>
          <w:sz w:val="20"/>
          <w:szCs w:val="20"/>
        </w:rPr>
        <w:t> </w:t>
      </w:r>
      <w:r w:rsidRPr="0B54C611">
        <w:rPr>
          <w:rFonts w:ascii="Arial" w:hAnsi="Arial" w:cs="Arial"/>
          <w:sz w:val="20"/>
          <w:szCs w:val="20"/>
        </w:rPr>
        <w:t>MW.</w:t>
      </w:r>
      <w:r w:rsidR="00E848E0" w:rsidRPr="0B54C611">
        <w:rPr>
          <w:rFonts w:ascii="Arial" w:hAnsi="Arial" w:cs="Arial"/>
          <w:sz w:val="20"/>
          <w:szCs w:val="20"/>
        </w:rPr>
        <w:t xml:space="preserve"> To znamená, že se </w:t>
      </w:r>
      <w:r w:rsidR="008457EB" w:rsidRPr="0B54C611">
        <w:rPr>
          <w:rFonts w:ascii="Arial" w:hAnsi="Arial" w:cs="Arial"/>
          <w:sz w:val="20"/>
          <w:szCs w:val="20"/>
        </w:rPr>
        <w:t>odhaduje</w:t>
      </w:r>
      <w:r w:rsidR="00E848E0" w:rsidRPr="0B54C611">
        <w:rPr>
          <w:rFonts w:ascii="Arial" w:hAnsi="Arial" w:cs="Arial"/>
          <w:sz w:val="20"/>
          <w:szCs w:val="20"/>
        </w:rPr>
        <w:t xml:space="preserve">, že záměry </w:t>
      </w:r>
      <w:r w:rsidR="008457EB" w:rsidRPr="0B54C611">
        <w:rPr>
          <w:rFonts w:ascii="Arial" w:hAnsi="Arial" w:cs="Arial"/>
          <w:sz w:val="20"/>
          <w:szCs w:val="20"/>
        </w:rPr>
        <w:t xml:space="preserve">OZE umístitelné v dané akcelerační oblasti mohou při optimálních podmínkách vyvinout špičkový elektrický výkon </w:t>
      </w:r>
      <w:r w:rsidR="009A3C44">
        <w:rPr>
          <w:rFonts w:ascii="Arial" w:hAnsi="Arial" w:cs="Arial"/>
          <w:sz w:val="20"/>
          <w:szCs w:val="20"/>
        </w:rPr>
        <w:t>56,0 </w:t>
      </w:r>
      <w:proofErr w:type="spellStart"/>
      <w:r w:rsidR="008457EB" w:rsidRPr="0B54C611">
        <w:rPr>
          <w:rFonts w:ascii="Arial" w:hAnsi="Arial" w:cs="Arial"/>
          <w:sz w:val="20"/>
          <w:szCs w:val="20"/>
        </w:rPr>
        <w:t>MWp</w:t>
      </w:r>
      <w:proofErr w:type="spellEnd"/>
      <w:r w:rsidR="008457EB" w:rsidRPr="0B54C611">
        <w:rPr>
          <w:rFonts w:ascii="Arial" w:hAnsi="Arial" w:cs="Arial"/>
          <w:sz w:val="20"/>
          <w:szCs w:val="20"/>
        </w:rPr>
        <w:t xml:space="preserve"> (</w:t>
      </w:r>
      <w:proofErr w:type="spellStart"/>
      <w:r w:rsidR="008457EB" w:rsidRPr="0B54C611">
        <w:rPr>
          <w:rFonts w:ascii="Arial" w:hAnsi="Arial" w:cs="Arial"/>
          <w:sz w:val="20"/>
          <w:szCs w:val="20"/>
        </w:rPr>
        <w:t>megawattpeak</w:t>
      </w:r>
      <w:proofErr w:type="spellEnd"/>
      <w:r w:rsidR="008457EB" w:rsidRPr="0B54C611">
        <w:rPr>
          <w:rFonts w:ascii="Arial" w:hAnsi="Arial" w:cs="Arial"/>
          <w:sz w:val="20"/>
          <w:szCs w:val="20"/>
        </w:rPr>
        <w:t>).</w:t>
      </w:r>
    </w:p>
    <w:p w14:paraId="1FF49244" w14:textId="7EDB2A9B" w:rsidR="00F94E19" w:rsidRPr="00670AD9" w:rsidRDefault="00F94E19"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 odhadovaného </w:t>
      </w:r>
      <w:r w:rsidR="008A305E" w:rsidRPr="00670AD9">
        <w:rPr>
          <w:rFonts w:ascii="Arial" w:hAnsi="Arial" w:cs="Arial"/>
          <w:sz w:val="20"/>
          <w:szCs w:val="20"/>
        </w:rPr>
        <w:t xml:space="preserve">maximálního </w:t>
      </w:r>
      <w:r w:rsidRPr="00670AD9">
        <w:rPr>
          <w:rFonts w:ascii="Arial" w:hAnsi="Arial" w:cs="Arial"/>
          <w:sz w:val="20"/>
          <w:szCs w:val="20"/>
        </w:rPr>
        <w:t xml:space="preserve">instalovaného výkonu jednotlivých věží vycházejícího z možností současných technologií. Odhadovaný </w:t>
      </w:r>
      <w:r w:rsidR="008A305E" w:rsidRPr="00670AD9">
        <w:rPr>
          <w:rFonts w:ascii="Arial" w:hAnsi="Arial" w:cs="Arial"/>
          <w:sz w:val="20"/>
          <w:szCs w:val="20"/>
        </w:rPr>
        <w:t xml:space="preserve">maximální celkový instalovaný výkon </w:t>
      </w:r>
      <w:r w:rsidRPr="00670AD9">
        <w:rPr>
          <w:rFonts w:ascii="Arial" w:hAnsi="Arial" w:cs="Arial"/>
          <w:sz w:val="20"/>
          <w:szCs w:val="20"/>
        </w:rPr>
        <w:t xml:space="preserve">je vyjádřen vztahem </w:t>
      </w:r>
      <w:proofErr w:type="spellStart"/>
      <w:r w:rsidRPr="00670AD9">
        <w:rPr>
          <w:rFonts w:ascii="Arial" w:hAnsi="Arial" w:cs="Arial"/>
          <w:sz w:val="20"/>
          <w:szCs w:val="20"/>
        </w:rPr>
        <w:t>P</w:t>
      </w:r>
      <w:r w:rsidRPr="00670AD9">
        <w:rPr>
          <w:rFonts w:ascii="Arial" w:hAnsi="Arial" w:cs="Arial"/>
          <w:sz w:val="20"/>
          <w:szCs w:val="20"/>
          <w:vertAlign w:val="subscript"/>
        </w:rPr>
        <w:t>odh</w:t>
      </w:r>
      <w:proofErr w:type="spellEnd"/>
      <w:r w:rsidRPr="00670AD9">
        <w:rPr>
          <w:rFonts w:ascii="Arial" w:hAnsi="Arial" w:cs="Arial"/>
          <w:sz w:val="20"/>
          <w:szCs w:val="20"/>
        </w:rPr>
        <w:t xml:space="preserve"> [MW] = </w:t>
      </w:r>
      <w:proofErr w:type="spellStart"/>
      <w:r w:rsidRPr="00670AD9">
        <w:rPr>
          <w:rFonts w:ascii="Arial" w:hAnsi="Arial" w:cs="Arial"/>
          <w:sz w:val="20"/>
          <w:szCs w:val="20"/>
        </w:rPr>
        <w:t>n</w:t>
      </w:r>
      <w:r w:rsidRPr="00670AD9">
        <w:rPr>
          <w:rFonts w:ascii="Arial" w:hAnsi="Arial" w:cs="Arial"/>
          <w:sz w:val="20"/>
          <w:szCs w:val="20"/>
          <w:vertAlign w:val="subscript"/>
        </w:rPr>
        <w:t>věž</w:t>
      </w:r>
      <w:proofErr w:type="spellEnd"/>
      <w:r w:rsidRPr="00670AD9">
        <w:rPr>
          <w:rFonts w:ascii="Arial" w:hAnsi="Arial" w:cs="Arial"/>
          <w:sz w:val="20"/>
          <w:szCs w:val="20"/>
        </w:rPr>
        <w:t xml:space="preserve"> </w:t>
      </w:r>
      <w:r w:rsidR="00EA409D">
        <w:rPr>
          <w:rFonts w:ascii="Arial" w:hAnsi="Arial" w:cs="Arial"/>
          <w:sz w:val="20"/>
          <w:szCs w:val="20"/>
        </w:rPr>
        <w:t>×</w:t>
      </w:r>
      <w:r w:rsidR="00302F28">
        <w:rPr>
          <w:rFonts w:ascii="Arial" w:hAnsi="Arial" w:cs="Arial"/>
          <w:sz w:val="20"/>
          <w:szCs w:val="20"/>
        </w:rPr>
        <w:t> </w:t>
      </w:r>
      <w:proofErr w:type="spellStart"/>
      <w:r w:rsidRPr="00670AD9">
        <w:rPr>
          <w:rFonts w:ascii="Arial" w:hAnsi="Arial" w:cs="Arial"/>
          <w:sz w:val="20"/>
          <w:szCs w:val="20"/>
        </w:rPr>
        <w:t>k</w:t>
      </w:r>
      <w:r w:rsidRPr="00670AD9">
        <w:rPr>
          <w:rFonts w:ascii="Arial" w:hAnsi="Arial" w:cs="Arial"/>
          <w:sz w:val="20"/>
          <w:szCs w:val="20"/>
          <w:vertAlign w:val="subscript"/>
        </w:rPr>
        <w:t>neef</w:t>
      </w:r>
      <w:proofErr w:type="spellEnd"/>
      <w:r w:rsidRPr="00670AD9">
        <w:rPr>
          <w:rFonts w:ascii="Arial" w:hAnsi="Arial" w:cs="Arial"/>
          <w:sz w:val="20"/>
          <w:szCs w:val="20"/>
        </w:rPr>
        <w:t xml:space="preserve"> </w:t>
      </w:r>
      <w:r w:rsidR="00EA409D">
        <w:rPr>
          <w:rFonts w:ascii="Arial" w:hAnsi="Arial" w:cs="Arial"/>
          <w:sz w:val="20"/>
          <w:szCs w:val="20"/>
        </w:rPr>
        <w:t>×</w:t>
      </w:r>
      <w:r w:rsidR="00302F28">
        <w:rPr>
          <w:rFonts w:ascii="Arial" w:hAnsi="Arial" w:cs="Arial"/>
          <w:sz w:val="20"/>
          <w:szCs w:val="20"/>
        </w:rPr>
        <w:t> </w:t>
      </w:r>
      <w:proofErr w:type="spellStart"/>
      <w:r w:rsidRPr="00670AD9">
        <w:rPr>
          <w:rFonts w:ascii="Arial" w:hAnsi="Arial" w:cs="Arial"/>
          <w:sz w:val="20"/>
          <w:szCs w:val="20"/>
        </w:rPr>
        <w:t>P</w:t>
      </w:r>
      <w:r w:rsidRPr="00670AD9">
        <w:rPr>
          <w:rFonts w:ascii="Arial" w:hAnsi="Arial" w:cs="Arial"/>
          <w:sz w:val="20"/>
          <w:szCs w:val="20"/>
          <w:vertAlign w:val="subscript"/>
        </w:rPr>
        <w:t>věž</w:t>
      </w:r>
      <w:proofErr w:type="spellEnd"/>
      <w:r w:rsidRPr="00670AD9">
        <w:rPr>
          <w:rFonts w:ascii="Arial" w:hAnsi="Arial" w:cs="Arial"/>
          <w:sz w:val="20"/>
          <w:szCs w:val="20"/>
        </w:rPr>
        <w:t xml:space="preserve"> [MW], kde:</w:t>
      </w:r>
    </w:p>
    <w:p w14:paraId="049BF646" w14:textId="77777777" w:rsidR="00F94E19" w:rsidRPr="00670AD9" w:rsidRDefault="00F94E19" w:rsidP="00A04ECB">
      <w:pPr>
        <w:spacing w:after="60" w:line="276" w:lineRule="auto"/>
        <w:jc w:val="both"/>
        <w:rPr>
          <w:rFonts w:ascii="Arial" w:hAnsi="Arial" w:cs="Arial"/>
          <w:sz w:val="20"/>
          <w:szCs w:val="20"/>
        </w:rPr>
      </w:pPr>
      <w:proofErr w:type="spellStart"/>
      <w:r w:rsidRPr="00670AD9">
        <w:rPr>
          <w:rFonts w:ascii="Arial" w:hAnsi="Arial" w:cs="Arial"/>
          <w:sz w:val="20"/>
          <w:szCs w:val="20"/>
        </w:rPr>
        <w:t>P</w:t>
      </w:r>
      <w:r w:rsidRPr="00670AD9">
        <w:rPr>
          <w:rFonts w:ascii="Arial" w:hAnsi="Arial" w:cs="Arial"/>
          <w:sz w:val="20"/>
          <w:szCs w:val="20"/>
          <w:vertAlign w:val="subscript"/>
        </w:rPr>
        <w:t>odh</w:t>
      </w:r>
      <w:proofErr w:type="spellEnd"/>
      <w:r w:rsidRPr="00670AD9">
        <w:rPr>
          <w:rFonts w:ascii="Arial" w:hAnsi="Arial" w:cs="Arial"/>
          <w:sz w:val="20"/>
          <w:szCs w:val="20"/>
        </w:rPr>
        <w:t xml:space="preserve"> je odhadovaný maximální celkový instalovaný výkon záměrů umístitelných v akcelerační oblasti, vyjádřený v MW;</w:t>
      </w:r>
    </w:p>
    <w:p w14:paraId="6E439E6A" w14:textId="17FD8D76" w:rsidR="00F94E19" w:rsidRPr="00670AD9" w:rsidRDefault="00F94E19" w:rsidP="00A04ECB">
      <w:pPr>
        <w:spacing w:after="60" w:line="276" w:lineRule="auto"/>
        <w:jc w:val="both"/>
        <w:rPr>
          <w:rFonts w:ascii="Arial" w:hAnsi="Arial" w:cs="Arial"/>
          <w:sz w:val="20"/>
          <w:szCs w:val="20"/>
        </w:rPr>
      </w:pPr>
      <w:proofErr w:type="spellStart"/>
      <w:r w:rsidRPr="00670AD9">
        <w:rPr>
          <w:rFonts w:ascii="Arial" w:hAnsi="Arial" w:cs="Arial"/>
          <w:sz w:val="20"/>
          <w:szCs w:val="20"/>
        </w:rPr>
        <w:t>n</w:t>
      </w:r>
      <w:r w:rsidRPr="00670AD9">
        <w:rPr>
          <w:rFonts w:ascii="Arial" w:hAnsi="Arial" w:cs="Arial"/>
          <w:sz w:val="20"/>
          <w:szCs w:val="20"/>
          <w:vertAlign w:val="subscript"/>
        </w:rPr>
        <w:t>věž</w:t>
      </w:r>
      <w:proofErr w:type="spellEnd"/>
      <w:r w:rsidRPr="00670AD9">
        <w:rPr>
          <w:rFonts w:ascii="Arial" w:hAnsi="Arial" w:cs="Arial"/>
          <w:sz w:val="20"/>
          <w:szCs w:val="20"/>
        </w:rPr>
        <w:t xml:space="preserve"> je počet věží větrných elektráren, které lze prostorově distribuovat v daném území při vynechání těch částí akcelerační oblasti, pro něž umístění věží zapovídají stanovené podmínky a zmírňující opatření, a při dodržení vhodného rozestupu mezi věžemi, který byl pro účely odhadu stanoven na</w:t>
      </w:r>
      <w:r w:rsidR="008A305E" w:rsidRPr="00670AD9">
        <w:rPr>
          <w:rFonts w:ascii="Arial" w:hAnsi="Arial" w:cs="Arial"/>
          <w:sz w:val="20"/>
          <w:szCs w:val="20"/>
        </w:rPr>
        <w:t xml:space="preserve"> minimálně</w:t>
      </w:r>
      <w:r w:rsidRPr="00670AD9">
        <w:rPr>
          <w:rFonts w:ascii="Arial" w:hAnsi="Arial" w:cs="Arial"/>
          <w:sz w:val="20"/>
          <w:szCs w:val="20"/>
        </w:rPr>
        <w:t xml:space="preserve"> </w:t>
      </w:r>
      <w:r w:rsidR="00314B6E" w:rsidRPr="00670AD9">
        <w:rPr>
          <w:rFonts w:ascii="Arial" w:hAnsi="Arial" w:cs="Arial"/>
          <w:sz w:val="20"/>
          <w:szCs w:val="20"/>
        </w:rPr>
        <w:t>75</w:t>
      </w:r>
      <w:r w:rsidRPr="00670AD9">
        <w:rPr>
          <w:rFonts w:ascii="Arial" w:hAnsi="Arial" w:cs="Arial"/>
          <w:sz w:val="20"/>
          <w:szCs w:val="20"/>
        </w:rPr>
        <w:t>0 m</w:t>
      </w:r>
      <w:r w:rsidR="00314B6E" w:rsidRPr="00670AD9">
        <w:rPr>
          <w:rFonts w:ascii="Arial" w:hAnsi="Arial" w:cs="Arial"/>
          <w:sz w:val="20"/>
          <w:szCs w:val="20"/>
        </w:rPr>
        <w:t>, což odpovídá cca pětinásobku průměru rotoru velké větrné elektrárny (běžný průměr rotoru je cca 140–160 m)</w:t>
      </w:r>
      <w:r w:rsidRPr="00670AD9">
        <w:rPr>
          <w:rFonts w:ascii="Arial" w:hAnsi="Arial" w:cs="Arial"/>
          <w:sz w:val="20"/>
          <w:szCs w:val="20"/>
        </w:rPr>
        <w:t xml:space="preserve">; pracovně byly prověřeny různé varianty rozmístění věží větrných elektráren v akcelerační oblasti s největším dosaženým počtem věží </w:t>
      </w:r>
      <w:proofErr w:type="spellStart"/>
      <w:r w:rsidRPr="00670AD9">
        <w:rPr>
          <w:rFonts w:ascii="Arial" w:hAnsi="Arial" w:cs="Arial"/>
          <w:sz w:val="20"/>
          <w:szCs w:val="20"/>
        </w:rPr>
        <w:t>n</w:t>
      </w:r>
      <w:r w:rsidRPr="00670AD9">
        <w:rPr>
          <w:rFonts w:ascii="Arial" w:hAnsi="Arial" w:cs="Arial"/>
          <w:sz w:val="20"/>
          <w:szCs w:val="20"/>
          <w:vertAlign w:val="subscript"/>
        </w:rPr>
        <w:t>věž</w:t>
      </w:r>
      <w:proofErr w:type="spellEnd"/>
      <w:r w:rsidRPr="00670AD9">
        <w:rPr>
          <w:rFonts w:ascii="Arial" w:hAnsi="Arial" w:cs="Arial"/>
          <w:sz w:val="20"/>
          <w:szCs w:val="20"/>
        </w:rPr>
        <w:t xml:space="preserve"> = </w:t>
      </w:r>
      <w:r w:rsidR="00E57085">
        <w:rPr>
          <w:rFonts w:ascii="Arial" w:hAnsi="Arial" w:cs="Arial"/>
          <w:sz w:val="20"/>
          <w:szCs w:val="20"/>
        </w:rPr>
        <w:t>1</w:t>
      </w:r>
      <w:r w:rsidR="009A3C44">
        <w:rPr>
          <w:rFonts w:ascii="Arial" w:hAnsi="Arial" w:cs="Arial"/>
          <w:sz w:val="20"/>
          <w:szCs w:val="20"/>
        </w:rPr>
        <w:t>6</w:t>
      </w:r>
      <w:r w:rsidRPr="001D53D3">
        <w:rPr>
          <w:rFonts w:ascii="Arial" w:hAnsi="Arial" w:cs="Arial"/>
          <w:sz w:val="20"/>
          <w:szCs w:val="20"/>
        </w:rPr>
        <w:t>.</w:t>
      </w:r>
    </w:p>
    <w:p w14:paraId="3321312F" w14:textId="77777777" w:rsidR="00F94E19" w:rsidRPr="00670AD9" w:rsidRDefault="00F94E19" w:rsidP="00A04ECB">
      <w:pPr>
        <w:spacing w:after="60" w:line="276" w:lineRule="auto"/>
        <w:jc w:val="both"/>
        <w:rPr>
          <w:rFonts w:ascii="Arial" w:hAnsi="Arial" w:cs="Arial"/>
          <w:sz w:val="20"/>
          <w:szCs w:val="20"/>
        </w:rPr>
      </w:pPr>
      <w:proofErr w:type="spellStart"/>
      <w:r w:rsidRPr="00670AD9">
        <w:rPr>
          <w:rFonts w:ascii="Arial" w:hAnsi="Arial" w:cs="Arial"/>
          <w:sz w:val="20"/>
          <w:szCs w:val="20"/>
        </w:rPr>
        <w:t>k</w:t>
      </w:r>
      <w:r w:rsidRPr="00670AD9">
        <w:rPr>
          <w:rFonts w:ascii="Arial" w:hAnsi="Arial" w:cs="Arial"/>
          <w:sz w:val="20"/>
          <w:szCs w:val="20"/>
          <w:vertAlign w:val="subscript"/>
        </w:rPr>
        <w:t>neef</w:t>
      </w:r>
      <w:proofErr w:type="spellEnd"/>
      <w:r w:rsidRPr="00670AD9">
        <w:rPr>
          <w:rFonts w:ascii="Arial" w:hAnsi="Arial" w:cs="Arial"/>
          <w:sz w:val="20"/>
          <w:szCs w:val="20"/>
        </w:rPr>
        <w:t xml:space="preserve">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0,70;</w:t>
      </w:r>
    </w:p>
    <w:p w14:paraId="1B68A87A" w14:textId="122217B4" w:rsidR="00F94E19" w:rsidRPr="00670AD9" w:rsidRDefault="00F94E19" w:rsidP="00A04ECB">
      <w:pPr>
        <w:spacing w:after="60" w:line="276" w:lineRule="auto"/>
        <w:jc w:val="both"/>
        <w:rPr>
          <w:rFonts w:ascii="Arial" w:hAnsi="Arial" w:cs="Arial"/>
          <w:sz w:val="20"/>
          <w:szCs w:val="20"/>
        </w:rPr>
      </w:pPr>
      <w:proofErr w:type="spellStart"/>
      <w:r w:rsidRPr="00670AD9">
        <w:rPr>
          <w:rFonts w:ascii="Arial" w:hAnsi="Arial" w:cs="Arial"/>
          <w:sz w:val="20"/>
          <w:szCs w:val="20"/>
        </w:rPr>
        <w:t>P</w:t>
      </w:r>
      <w:r w:rsidRPr="00670AD9">
        <w:rPr>
          <w:rFonts w:ascii="Arial" w:hAnsi="Arial" w:cs="Arial"/>
          <w:sz w:val="20"/>
          <w:szCs w:val="20"/>
          <w:vertAlign w:val="subscript"/>
        </w:rPr>
        <w:t>věž</w:t>
      </w:r>
      <w:proofErr w:type="spellEnd"/>
      <w:r w:rsidRPr="00670AD9">
        <w:rPr>
          <w:rFonts w:ascii="Arial" w:hAnsi="Arial" w:cs="Arial"/>
          <w:sz w:val="20"/>
          <w:szCs w:val="20"/>
        </w:rPr>
        <w:t xml:space="preserve"> [MW] je </w:t>
      </w:r>
      <w:r w:rsidR="008A305E" w:rsidRPr="00670AD9">
        <w:rPr>
          <w:rFonts w:ascii="Arial" w:hAnsi="Arial" w:cs="Arial"/>
          <w:sz w:val="20"/>
          <w:szCs w:val="20"/>
        </w:rPr>
        <w:t>odhadovaný</w:t>
      </w:r>
      <w:r w:rsidRPr="00670AD9">
        <w:rPr>
          <w:rFonts w:ascii="Arial" w:hAnsi="Arial" w:cs="Arial"/>
          <w:sz w:val="20"/>
          <w:szCs w:val="20"/>
        </w:rPr>
        <w:t xml:space="preserve"> maximální instalovaný výkon </w:t>
      </w:r>
      <w:r w:rsidR="008A305E" w:rsidRPr="00670AD9">
        <w:rPr>
          <w:rFonts w:ascii="Arial" w:hAnsi="Arial" w:cs="Arial"/>
          <w:sz w:val="20"/>
          <w:szCs w:val="20"/>
        </w:rPr>
        <w:t xml:space="preserve">jedné věže </w:t>
      </w:r>
      <w:r w:rsidRPr="00670AD9">
        <w:rPr>
          <w:rFonts w:ascii="Arial" w:hAnsi="Arial" w:cs="Arial"/>
          <w:sz w:val="20"/>
          <w:szCs w:val="20"/>
        </w:rPr>
        <w:t>větrné elektrárny. S ohledem na</w:t>
      </w:r>
      <w:r w:rsidR="00096B2F">
        <w:rPr>
          <w:rFonts w:ascii="Arial" w:hAnsi="Arial" w:cs="Arial"/>
          <w:sz w:val="20"/>
          <w:szCs w:val="20"/>
        </w:rPr>
        <w:t> </w:t>
      </w:r>
      <w:r w:rsidRPr="00670AD9">
        <w:rPr>
          <w:rFonts w:ascii="Arial" w:hAnsi="Arial" w:cs="Arial"/>
          <w:sz w:val="20"/>
          <w:szCs w:val="20"/>
        </w:rPr>
        <w:t>současné dostupné technologie byl stanoven na 5,0 MW.</w:t>
      </w:r>
    </w:p>
    <w:p w14:paraId="1913FFFA" w14:textId="41E668CE" w:rsidR="00F94E19" w:rsidRPr="00670AD9" w:rsidRDefault="00F94E19" w:rsidP="4060014D">
      <w:pPr>
        <w:spacing w:before="120" w:after="120" w:line="276" w:lineRule="auto"/>
        <w:jc w:val="both"/>
        <w:rPr>
          <w:rFonts w:ascii="Arial" w:hAnsi="Arial" w:cs="Arial"/>
          <w:sz w:val="20"/>
          <w:szCs w:val="20"/>
        </w:rPr>
      </w:pPr>
      <w:r w:rsidRPr="4060014D">
        <w:rPr>
          <w:rFonts w:ascii="Arial" w:hAnsi="Arial" w:cs="Arial"/>
          <w:sz w:val="20"/>
          <w:szCs w:val="20"/>
        </w:rPr>
        <w:t xml:space="preserve">Dosazením do vzorce docházíme k hodnotě </w:t>
      </w:r>
      <w:proofErr w:type="spellStart"/>
      <w:r w:rsidRPr="4060014D">
        <w:rPr>
          <w:rFonts w:ascii="Arial" w:hAnsi="Arial" w:cs="Arial"/>
          <w:sz w:val="20"/>
          <w:szCs w:val="20"/>
        </w:rPr>
        <w:t>P</w:t>
      </w:r>
      <w:r w:rsidRPr="4060014D">
        <w:rPr>
          <w:rFonts w:ascii="Arial" w:hAnsi="Arial" w:cs="Arial"/>
          <w:sz w:val="20"/>
          <w:szCs w:val="20"/>
          <w:vertAlign w:val="subscript"/>
        </w:rPr>
        <w:t>odh</w:t>
      </w:r>
      <w:proofErr w:type="spellEnd"/>
      <w:r w:rsidRPr="4060014D">
        <w:rPr>
          <w:rFonts w:ascii="Arial" w:hAnsi="Arial" w:cs="Arial"/>
          <w:sz w:val="20"/>
          <w:szCs w:val="20"/>
        </w:rPr>
        <w:t xml:space="preserve"> = </w:t>
      </w:r>
      <w:r w:rsidR="00E57085" w:rsidRPr="4060014D">
        <w:rPr>
          <w:rFonts w:ascii="Arial" w:hAnsi="Arial" w:cs="Arial"/>
          <w:sz w:val="20"/>
          <w:szCs w:val="20"/>
        </w:rPr>
        <w:t>1</w:t>
      </w:r>
      <w:r w:rsidR="00DB5441">
        <w:rPr>
          <w:rFonts w:ascii="Arial" w:hAnsi="Arial" w:cs="Arial"/>
          <w:sz w:val="20"/>
          <w:szCs w:val="20"/>
        </w:rPr>
        <w:t>6</w:t>
      </w:r>
      <w:r w:rsidR="00943D8B" w:rsidRPr="4060014D">
        <w:rPr>
          <w:rFonts w:ascii="Arial" w:hAnsi="Arial" w:cs="Arial"/>
          <w:sz w:val="20"/>
          <w:szCs w:val="20"/>
        </w:rPr>
        <w:t> </w:t>
      </w:r>
      <w:r w:rsidR="00EA409D">
        <w:rPr>
          <w:rFonts w:ascii="Arial" w:hAnsi="Arial" w:cs="Arial"/>
          <w:sz w:val="20"/>
          <w:szCs w:val="20"/>
        </w:rPr>
        <w:t>×</w:t>
      </w:r>
      <w:r w:rsidR="009A5FC1" w:rsidRPr="4060014D">
        <w:rPr>
          <w:rFonts w:ascii="Arial" w:hAnsi="Arial" w:cs="Arial"/>
          <w:sz w:val="20"/>
          <w:szCs w:val="20"/>
        </w:rPr>
        <w:t> </w:t>
      </w:r>
      <w:r w:rsidRPr="4060014D">
        <w:rPr>
          <w:rFonts w:ascii="Arial" w:hAnsi="Arial" w:cs="Arial"/>
          <w:sz w:val="20"/>
          <w:szCs w:val="20"/>
        </w:rPr>
        <w:t>0,70</w:t>
      </w:r>
      <w:r w:rsidR="00863E6F">
        <w:rPr>
          <w:rFonts w:ascii="Arial" w:hAnsi="Arial" w:cs="Arial"/>
          <w:sz w:val="20"/>
          <w:szCs w:val="20"/>
        </w:rPr>
        <w:t xml:space="preserve"> </w:t>
      </w:r>
      <w:r w:rsidR="00EA409D">
        <w:rPr>
          <w:rFonts w:ascii="Arial" w:hAnsi="Arial" w:cs="Arial"/>
          <w:sz w:val="20"/>
          <w:szCs w:val="20"/>
        </w:rPr>
        <w:t>×</w:t>
      </w:r>
      <w:r w:rsidR="009A5FC1" w:rsidRPr="4060014D">
        <w:rPr>
          <w:rFonts w:ascii="Arial" w:hAnsi="Arial" w:cs="Arial"/>
          <w:sz w:val="20"/>
          <w:szCs w:val="20"/>
        </w:rPr>
        <w:t> </w:t>
      </w:r>
      <w:r w:rsidRPr="4060014D">
        <w:rPr>
          <w:rFonts w:ascii="Arial" w:hAnsi="Arial" w:cs="Arial"/>
          <w:sz w:val="20"/>
          <w:szCs w:val="20"/>
        </w:rPr>
        <w:t xml:space="preserve">5 = </w:t>
      </w:r>
      <w:r w:rsidR="009A3C44">
        <w:rPr>
          <w:rFonts w:ascii="Arial" w:hAnsi="Arial" w:cs="Arial"/>
          <w:sz w:val="20"/>
          <w:szCs w:val="20"/>
        </w:rPr>
        <w:t>56,0</w:t>
      </w:r>
      <w:r w:rsidR="00071F75" w:rsidRPr="4060014D">
        <w:rPr>
          <w:rFonts w:ascii="Arial" w:hAnsi="Arial" w:cs="Arial"/>
          <w:sz w:val="20"/>
          <w:szCs w:val="20"/>
        </w:rPr>
        <w:t> </w:t>
      </w:r>
      <w:r w:rsidRPr="4060014D">
        <w:rPr>
          <w:rFonts w:ascii="Arial" w:hAnsi="Arial" w:cs="Arial"/>
          <w:sz w:val="20"/>
          <w:szCs w:val="20"/>
        </w:rPr>
        <w:t>MW.</w:t>
      </w:r>
    </w:p>
    <w:p w14:paraId="2F4FE161" w14:textId="77777777" w:rsidR="000838EF" w:rsidRPr="00670AD9" w:rsidRDefault="00A16D48" w:rsidP="00A04ECB">
      <w:pPr>
        <w:spacing w:before="120" w:after="120" w:line="276" w:lineRule="auto"/>
        <w:jc w:val="both"/>
        <w:rPr>
          <w:rFonts w:ascii="Arial" w:hAnsi="Arial" w:cs="Arial"/>
          <w:sz w:val="20"/>
          <w:szCs w:val="20"/>
        </w:rPr>
      </w:pPr>
      <w:r w:rsidRPr="00670AD9">
        <w:rPr>
          <w:rFonts w:ascii="Arial" w:hAnsi="Arial" w:cs="Arial"/>
          <w:sz w:val="20"/>
          <w:szCs w:val="20"/>
        </w:rPr>
        <w:t>Územní opatření se pořizuje společně se změnou územně plánovací dokumentac</w:t>
      </w:r>
      <w:r w:rsidR="003A5714" w:rsidRPr="00670AD9">
        <w:rPr>
          <w:rFonts w:ascii="Arial" w:hAnsi="Arial" w:cs="Arial"/>
          <w:sz w:val="20"/>
          <w:szCs w:val="20"/>
        </w:rPr>
        <w:t>e</w:t>
      </w:r>
      <w:r w:rsidRPr="00670AD9">
        <w:rPr>
          <w:rFonts w:ascii="Arial" w:hAnsi="Arial" w:cs="Arial"/>
          <w:sz w:val="20"/>
          <w:szCs w:val="20"/>
        </w:rPr>
        <w:t xml:space="preserve">. O pořízení </w:t>
      </w:r>
      <w:r w:rsidR="00FD1D92" w:rsidRPr="00670AD9">
        <w:rPr>
          <w:rFonts w:ascii="Arial" w:hAnsi="Arial" w:cs="Arial"/>
          <w:sz w:val="20"/>
          <w:szCs w:val="20"/>
        </w:rPr>
        <w:t xml:space="preserve">Změny </w:t>
      </w:r>
      <w:r w:rsidRPr="00670AD9">
        <w:rPr>
          <w:rFonts w:ascii="Arial" w:hAnsi="Arial" w:cs="Arial"/>
          <w:sz w:val="20"/>
          <w:szCs w:val="20"/>
        </w:rPr>
        <w:t xml:space="preserve">č. </w:t>
      </w:r>
      <w:r w:rsidR="000D77D6" w:rsidRPr="00670AD9">
        <w:rPr>
          <w:rFonts w:ascii="Arial" w:hAnsi="Arial" w:cs="Arial"/>
          <w:sz w:val="20"/>
          <w:szCs w:val="20"/>
        </w:rPr>
        <w:t>2</w:t>
      </w:r>
      <w:r w:rsidRPr="00670AD9">
        <w:rPr>
          <w:rFonts w:ascii="Arial" w:hAnsi="Arial" w:cs="Arial"/>
          <w:sz w:val="20"/>
          <w:szCs w:val="20"/>
        </w:rPr>
        <w:t xml:space="preserve"> </w:t>
      </w:r>
      <w:r w:rsidR="006F5928" w:rsidRPr="006F5928">
        <w:rPr>
          <w:rFonts w:ascii="Arial" w:hAnsi="Arial" w:cs="Arial"/>
          <w:b/>
          <w:bCs/>
          <w:sz w:val="20"/>
          <w:szCs w:val="20"/>
        </w:rPr>
        <w:t>územního rozvojového plánu</w:t>
      </w:r>
      <w:r w:rsidR="006F5928">
        <w:rPr>
          <w:rFonts w:ascii="Arial" w:hAnsi="Arial" w:cs="Arial"/>
          <w:b/>
          <w:bCs/>
          <w:sz w:val="20"/>
          <w:szCs w:val="20"/>
        </w:rPr>
        <w:t xml:space="preserve"> </w:t>
      </w:r>
      <w:r w:rsidRPr="00670AD9">
        <w:rPr>
          <w:rFonts w:ascii="Arial" w:hAnsi="Arial" w:cs="Arial"/>
          <w:sz w:val="20"/>
          <w:szCs w:val="20"/>
        </w:rPr>
        <w:t>rozhodl</w:t>
      </w:r>
      <w:r w:rsidR="006F5928">
        <w:rPr>
          <w:rFonts w:ascii="Arial" w:hAnsi="Arial" w:cs="Arial"/>
          <w:sz w:val="20"/>
          <w:szCs w:val="20"/>
        </w:rPr>
        <w:t>a</w:t>
      </w:r>
      <w:r w:rsidRPr="00670AD9">
        <w:rPr>
          <w:rFonts w:ascii="Arial" w:hAnsi="Arial" w:cs="Arial"/>
          <w:sz w:val="20"/>
          <w:szCs w:val="20"/>
        </w:rPr>
        <w:t xml:space="preserve"> </w:t>
      </w:r>
      <w:r w:rsidR="006F5928">
        <w:rPr>
          <w:rFonts w:ascii="Arial" w:hAnsi="Arial" w:cs="Arial"/>
          <w:sz w:val="20"/>
          <w:szCs w:val="20"/>
        </w:rPr>
        <w:t>Vláda</w:t>
      </w:r>
      <w:r w:rsidRPr="00670AD9">
        <w:rPr>
          <w:rFonts w:ascii="Arial" w:hAnsi="Arial" w:cs="Arial"/>
          <w:sz w:val="20"/>
          <w:szCs w:val="20"/>
        </w:rPr>
        <w:t xml:space="preserve"> </w:t>
      </w:r>
      <w:r w:rsidRPr="00190E5A">
        <w:rPr>
          <w:rFonts w:ascii="Arial" w:hAnsi="Arial" w:cs="Arial"/>
          <w:sz w:val="20"/>
          <w:szCs w:val="20"/>
        </w:rPr>
        <w:t xml:space="preserve">dne </w:t>
      </w:r>
      <w:bookmarkStart w:id="0" w:name="_Hlk214038986"/>
      <w:r w:rsidR="006F5928" w:rsidRPr="00190E5A">
        <w:rPr>
          <w:rFonts w:ascii="Arial" w:hAnsi="Arial" w:cs="Arial"/>
          <w:sz w:val="20"/>
          <w:szCs w:val="20"/>
        </w:rPr>
        <w:t>2</w:t>
      </w:r>
      <w:r w:rsidR="00991287" w:rsidRPr="00190E5A">
        <w:rPr>
          <w:rFonts w:ascii="Arial" w:hAnsi="Arial" w:cs="Arial"/>
          <w:sz w:val="20"/>
          <w:szCs w:val="20"/>
        </w:rPr>
        <w:t>2</w:t>
      </w:r>
      <w:r w:rsidR="000D77D6" w:rsidRPr="00190E5A">
        <w:rPr>
          <w:rFonts w:ascii="Arial" w:hAnsi="Arial" w:cs="Arial"/>
          <w:sz w:val="20"/>
          <w:szCs w:val="20"/>
        </w:rPr>
        <w:t xml:space="preserve">. </w:t>
      </w:r>
      <w:r w:rsidR="006F5928" w:rsidRPr="00190E5A">
        <w:rPr>
          <w:rFonts w:ascii="Arial" w:hAnsi="Arial" w:cs="Arial"/>
          <w:sz w:val="20"/>
          <w:szCs w:val="20"/>
        </w:rPr>
        <w:t>10</w:t>
      </w:r>
      <w:r w:rsidR="000D77D6" w:rsidRPr="00190E5A">
        <w:rPr>
          <w:rFonts w:ascii="Arial" w:hAnsi="Arial" w:cs="Arial"/>
          <w:sz w:val="20"/>
          <w:szCs w:val="20"/>
        </w:rPr>
        <w:t>. 202</w:t>
      </w:r>
      <w:r w:rsidR="006F5928" w:rsidRPr="00190E5A">
        <w:rPr>
          <w:rFonts w:ascii="Arial" w:hAnsi="Arial" w:cs="Arial"/>
          <w:sz w:val="20"/>
          <w:szCs w:val="20"/>
        </w:rPr>
        <w:t>5</w:t>
      </w:r>
      <w:r w:rsidRPr="00190E5A">
        <w:rPr>
          <w:rFonts w:ascii="Arial" w:hAnsi="Arial" w:cs="Arial"/>
          <w:sz w:val="20"/>
          <w:szCs w:val="20"/>
        </w:rPr>
        <w:t xml:space="preserve"> usnesením č. </w:t>
      </w:r>
      <w:r w:rsidR="00190E5A" w:rsidRPr="00190E5A">
        <w:rPr>
          <w:rFonts w:ascii="Arial" w:hAnsi="Arial" w:cs="Arial"/>
          <w:sz w:val="20"/>
          <w:szCs w:val="20"/>
        </w:rPr>
        <w:t>811</w:t>
      </w:r>
      <w:r w:rsidR="000D77D6" w:rsidRPr="00190E5A">
        <w:rPr>
          <w:rFonts w:ascii="Arial" w:hAnsi="Arial" w:cs="Arial"/>
          <w:sz w:val="20"/>
          <w:szCs w:val="20"/>
        </w:rPr>
        <w:t>/202</w:t>
      </w:r>
      <w:r w:rsidR="006F5928" w:rsidRPr="00190E5A">
        <w:rPr>
          <w:rFonts w:ascii="Arial" w:hAnsi="Arial" w:cs="Arial"/>
          <w:sz w:val="20"/>
          <w:szCs w:val="20"/>
        </w:rPr>
        <w:t>5</w:t>
      </w:r>
      <w:bookmarkEnd w:id="0"/>
      <w:r w:rsidRPr="00190E5A">
        <w:rPr>
          <w:rFonts w:ascii="Arial" w:hAnsi="Arial" w:cs="Arial"/>
          <w:sz w:val="20"/>
          <w:szCs w:val="20"/>
        </w:rPr>
        <w:t>.</w:t>
      </w:r>
      <w:r w:rsidR="000838EF" w:rsidRPr="00670AD9">
        <w:rPr>
          <w:rFonts w:ascii="Arial" w:hAnsi="Arial" w:cs="Arial"/>
          <w:sz w:val="20"/>
          <w:szCs w:val="20"/>
        </w:rPr>
        <w:t xml:space="preserve"> </w:t>
      </w:r>
    </w:p>
    <w:p w14:paraId="26860BA0" w14:textId="77777777" w:rsidR="00653008" w:rsidRPr="00670AD9" w:rsidRDefault="00A5026B"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schvaluje a vydává podle § 9 odst. 3 ZOZE orgán příslušný k vydání územně plánovací dokumentace, kterou se vymezuje nebo byla vymezena akcelerační oblast. Tímto orgánem je </w:t>
      </w:r>
      <w:r w:rsidR="006F5928">
        <w:rPr>
          <w:rFonts w:ascii="Arial" w:hAnsi="Arial" w:cs="Arial"/>
          <w:sz w:val="20"/>
          <w:szCs w:val="20"/>
        </w:rPr>
        <w:t>Vláda ČR</w:t>
      </w:r>
      <w:r w:rsidRPr="00670AD9">
        <w:rPr>
          <w:rFonts w:ascii="Arial" w:hAnsi="Arial" w:cs="Arial"/>
          <w:sz w:val="20"/>
          <w:szCs w:val="20"/>
        </w:rPr>
        <w:t>.</w:t>
      </w:r>
    </w:p>
    <w:p w14:paraId="7F78B43D" w14:textId="77777777" w:rsidR="00A5026B" w:rsidRPr="00670AD9" w:rsidRDefault="00A5026B"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Pořizovatelem územního opatření je podle § 9 odst. 1 ZOZE pořizovatel územně plánovací dokumentace, </w:t>
      </w:r>
      <w:bookmarkStart w:id="1" w:name="_Hlk165554460"/>
      <w:r w:rsidRPr="00670AD9">
        <w:rPr>
          <w:rFonts w:ascii="Arial" w:hAnsi="Arial" w:cs="Arial"/>
          <w:sz w:val="20"/>
          <w:szCs w:val="20"/>
        </w:rPr>
        <w:t>kterou se vymezuje nebo byla vymezena akcelerační oblast</w:t>
      </w:r>
      <w:bookmarkEnd w:id="1"/>
      <w:r w:rsidRPr="00670AD9">
        <w:rPr>
          <w:rFonts w:ascii="Arial" w:hAnsi="Arial" w:cs="Arial"/>
          <w:sz w:val="20"/>
          <w:szCs w:val="20"/>
        </w:rPr>
        <w:t xml:space="preserve">. Tímto orgánem je </w:t>
      </w:r>
      <w:r w:rsidR="006F5928">
        <w:rPr>
          <w:rFonts w:ascii="Arial" w:hAnsi="Arial" w:cs="Arial"/>
          <w:sz w:val="20"/>
          <w:szCs w:val="20"/>
        </w:rPr>
        <w:t>Ministerstvo pro místní rozvoj</w:t>
      </w:r>
      <w:r w:rsidRPr="00670AD9">
        <w:rPr>
          <w:rFonts w:ascii="Arial" w:hAnsi="Arial" w:cs="Arial"/>
          <w:sz w:val="20"/>
          <w:szCs w:val="20"/>
        </w:rPr>
        <w:t>.</w:t>
      </w:r>
    </w:p>
    <w:p w14:paraId="54A7946D" w14:textId="77777777" w:rsidR="004015C4" w:rsidRPr="00670AD9" w:rsidRDefault="004015C4" w:rsidP="00275E17">
      <w:pPr>
        <w:keepNext/>
        <w:spacing w:before="120" w:after="120" w:line="276" w:lineRule="auto"/>
        <w:jc w:val="both"/>
        <w:rPr>
          <w:rFonts w:ascii="Arial" w:hAnsi="Arial" w:cs="Arial"/>
          <w:sz w:val="20"/>
          <w:szCs w:val="20"/>
        </w:rPr>
      </w:pPr>
      <w:r w:rsidRPr="00670AD9">
        <w:rPr>
          <w:rFonts w:ascii="Arial" w:hAnsi="Arial" w:cs="Arial"/>
          <w:sz w:val="20"/>
          <w:szCs w:val="20"/>
        </w:rPr>
        <w:t>Návrh územního opatření zpracovali v souladu s cíli a úkoly územního plánování</w:t>
      </w:r>
    </w:p>
    <w:p w14:paraId="3BF5F4A3" w14:textId="77777777" w:rsidR="004015C4" w:rsidRPr="00670AD9" w:rsidRDefault="006F5928" w:rsidP="00A04ECB">
      <w:pPr>
        <w:spacing w:before="120" w:after="120" w:line="276" w:lineRule="auto"/>
        <w:jc w:val="both"/>
        <w:rPr>
          <w:rFonts w:ascii="Arial" w:hAnsi="Arial" w:cs="Arial"/>
          <w:sz w:val="20"/>
          <w:szCs w:val="20"/>
        </w:rPr>
      </w:pPr>
      <w:bookmarkStart w:id="2" w:name="_Hlk214039024"/>
      <w:r>
        <w:rPr>
          <w:rFonts w:ascii="Arial" w:hAnsi="Arial" w:cs="Arial"/>
          <w:sz w:val="20"/>
          <w:szCs w:val="20"/>
        </w:rPr>
        <w:t>Ing. arch. Martina Kabelková</w:t>
      </w:r>
      <w:r w:rsidR="004015C4" w:rsidRPr="00670AD9">
        <w:rPr>
          <w:rFonts w:ascii="Arial" w:hAnsi="Arial" w:cs="Arial"/>
          <w:sz w:val="20"/>
          <w:szCs w:val="20"/>
        </w:rPr>
        <w:t xml:space="preserve">, číslo autorizace ČKA </w:t>
      </w:r>
      <w:r w:rsidR="00DA361C">
        <w:rPr>
          <w:rFonts w:ascii="Arial" w:hAnsi="Arial" w:cs="Arial"/>
          <w:sz w:val="20"/>
          <w:szCs w:val="20"/>
        </w:rPr>
        <w:t>0</w:t>
      </w:r>
      <w:r>
        <w:rPr>
          <w:rFonts w:ascii="Arial" w:hAnsi="Arial" w:cs="Arial"/>
          <w:sz w:val="20"/>
          <w:szCs w:val="20"/>
        </w:rPr>
        <w:t>3</w:t>
      </w:r>
      <w:r w:rsidR="00DA361C">
        <w:rPr>
          <w:rFonts w:ascii="Arial" w:hAnsi="Arial" w:cs="Arial"/>
          <w:sz w:val="20"/>
          <w:szCs w:val="20"/>
        </w:rPr>
        <w:t> </w:t>
      </w:r>
      <w:r>
        <w:rPr>
          <w:rFonts w:ascii="Arial" w:hAnsi="Arial" w:cs="Arial"/>
          <w:sz w:val="20"/>
          <w:szCs w:val="20"/>
        </w:rPr>
        <w:t>844</w:t>
      </w:r>
      <w:r w:rsidR="004015C4" w:rsidRPr="00670AD9">
        <w:rPr>
          <w:rFonts w:ascii="Arial" w:hAnsi="Arial" w:cs="Arial"/>
          <w:sz w:val="20"/>
          <w:szCs w:val="20"/>
        </w:rPr>
        <w:t>, projektant oprávněný zpracovat územně plánovací dokumentaci,</w:t>
      </w:r>
    </w:p>
    <w:p w14:paraId="63AABCB8" w14:textId="77777777" w:rsidR="0069436B" w:rsidRDefault="005469CB" w:rsidP="00A04ECB">
      <w:pPr>
        <w:spacing w:before="120" w:after="120" w:line="276" w:lineRule="auto"/>
        <w:jc w:val="both"/>
        <w:rPr>
          <w:rFonts w:ascii="Arial" w:hAnsi="Arial" w:cs="Arial"/>
          <w:sz w:val="20"/>
          <w:szCs w:val="20"/>
        </w:rPr>
      </w:pPr>
      <w:r w:rsidRPr="005469CB">
        <w:rPr>
          <w:rFonts w:ascii="Arial" w:hAnsi="Arial" w:cs="Arial"/>
          <w:sz w:val="20"/>
          <w:szCs w:val="20"/>
        </w:rPr>
        <w:lastRenderedPageBreak/>
        <w:t>Ing. Pavla Žídková</w:t>
      </w:r>
      <w:r w:rsidR="00015084">
        <w:rPr>
          <w:rFonts w:ascii="Arial" w:hAnsi="Arial" w:cs="Arial"/>
          <w:sz w:val="20"/>
          <w:szCs w:val="20"/>
        </w:rPr>
        <w:t xml:space="preserve"> autorizovaná osoba</w:t>
      </w:r>
      <w:r w:rsidRPr="005469CB">
        <w:rPr>
          <w:rFonts w:ascii="Arial" w:hAnsi="Arial" w:cs="Arial"/>
          <w:sz w:val="20"/>
          <w:szCs w:val="20"/>
        </w:rPr>
        <w:t xml:space="preserve"> (osvědčení č.j.094/435/OPVŽP/95, prodlouženo rozhodnutím č.j. MZP/2021/710/4653) </w:t>
      </w:r>
      <w:r w:rsidR="004015C4" w:rsidRPr="00670AD9">
        <w:rPr>
          <w:rFonts w:ascii="Arial" w:hAnsi="Arial" w:cs="Arial"/>
          <w:sz w:val="20"/>
          <w:szCs w:val="20"/>
        </w:rPr>
        <w:t xml:space="preserve">podle § 19 zákona </w:t>
      </w:r>
      <w:r w:rsidR="00C70B10" w:rsidRPr="00C70B10">
        <w:rPr>
          <w:rFonts w:ascii="Arial" w:hAnsi="Arial" w:cs="Arial"/>
          <w:sz w:val="20"/>
          <w:szCs w:val="20"/>
        </w:rPr>
        <w:t>č. 100/2001 Sb.</w:t>
      </w:r>
      <w:r w:rsidR="00C70B10">
        <w:rPr>
          <w:rFonts w:ascii="Arial" w:hAnsi="Arial" w:cs="Arial"/>
          <w:sz w:val="20"/>
          <w:szCs w:val="20"/>
        </w:rPr>
        <w:t xml:space="preserve">, </w:t>
      </w:r>
      <w:r w:rsidR="00C70B10" w:rsidRPr="00C70B10">
        <w:rPr>
          <w:rFonts w:ascii="Arial" w:hAnsi="Arial" w:cs="Arial"/>
          <w:sz w:val="20"/>
          <w:szCs w:val="20"/>
        </w:rPr>
        <w:t>o posuzování vlivů na životní prostředí</w:t>
      </w:r>
      <w:r w:rsidR="004015C4" w:rsidRPr="00670AD9">
        <w:rPr>
          <w:rFonts w:ascii="Arial" w:hAnsi="Arial" w:cs="Arial"/>
          <w:sz w:val="20"/>
          <w:szCs w:val="20"/>
        </w:rPr>
        <w:t>,</w:t>
      </w:r>
      <w:r w:rsidR="00015084">
        <w:rPr>
          <w:rFonts w:ascii="Arial" w:hAnsi="Arial" w:cs="Arial"/>
          <w:sz w:val="20"/>
          <w:szCs w:val="20"/>
        </w:rPr>
        <w:t xml:space="preserve"> </w:t>
      </w:r>
    </w:p>
    <w:p w14:paraId="3CCBD4C6" w14:textId="77777777" w:rsidR="0069436B" w:rsidRDefault="005469CB" w:rsidP="00A04ECB">
      <w:pPr>
        <w:spacing w:before="120" w:after="120" w:line="276" w:lineRule="auto"/>
        <w:jc w:val="both"/>
        <w:rPr>
          <w:rFonts w:ascii="Arial" w:hAnsi="Arial" w:cs="Arial"/>
          <w:sz w:val="20"/>
          <w:szCs w:val="20"/>
        </w:rPr>
      </w:pPr>
      <w:r w:rsidRPr="005469CB">
        <w:rPr>
          <w:rFonts w:ascii="Arial" w:hAnsi="Arial" w:cs="Arial"/>
          <w:sz w:val="20"/>
          <w:szCs w:val="20"/>
        </w:rPr>
        <w:t>Mgr. Zdeněk Frélich</w:t>
      </w:r>
      <w:r>
        <w:rPr>
          <w:rFonts w:ascii="Arial" w:hAnsi="Arial" w:cs="Arial"/>
          <w:sz w:val="20"/>
          <w:szCs w:val="20"/>
        </w:rPr>
        <w:t xml:space="preserve"> </w:t>
      </w:r>
      <w:r w:rsidR="00C70B10" w:rsidRPr="00C70B10">
        <w:rPr>
          <w:rFonts w:ascii="Arial" w:hAnsi="Arial" w:cs="Arial"/>
          <w:sz w:val="20"/>
          <w:szCs w:val="20"/>
        </w:rPr>
        <w:t xml:space="preserve">autorizovaná osoba </w:t>
      </w:r>
      <w:r w:rsidR="00015084">
        <w:rPr>
          <w:rFonts w:ascii="Arial" w:hAnsi="Arial" w:cs="Arial"/>
          <w:sz w:val="20"/>
          <w:szCs w:val="20"/>
        </w:rPr>
        <w:t>(</w:t>
      </w:r>
      <w:r w:rsidR="00015084" w:rsidRPr="00015084">
        <w:rPr>
          <w:rFonts w:ascii="Arial" w:hAnsi="Arial" w:cs="Arial"/>
          <w:sz w:val="20"/>
          <w:szCs w:val="20"/>
        </w:rPr>
        <w:t>č.j.</w:t>
      </w:r>
      <w:r w:rsidR="00015084">
        <w:rPr>
          <w:rFonts w:ascii="Arial" w:hAnsi="Arial" w:cs="Arial"/>
          <w:sz w:val="20"/>
          <w:szCs w:val="20"/>
        </w:rPr>
        <w:t xml:space="preserve"> </w:t>
      </w:r>
      <w:r w:rsidR="00015084" w:rsidRPr="00015084">
        <w:rPr>
          <w:rFonts w:ascii="Arial" w:hAnsi="Arial" w:cs="Arial"/>
          <w:sz w:val="20"/>
          <w:szCs w:val="20"/>
        </w:rPr>
        <w:t>autorizace: 101346/ENV/09-3093/630/09 – prodlouženo</w:t>
      </w:r>
      <w:r w:rsidR="00015084">
        <w:rPr>
          <w:rFonts w:ascii="Arial" w:hAnsi="Arial" w:cs="Arial"/>
          <w:sz w:val="20"/>
          <w:szCs w:val="20"/>
        </w:rPr>
        <w:t xml:space="preserve"> </w:t>
      </w:r>
      <w:r w:rsidR="00015084" w:rsidRPr="00015084">
        <w:rPr>
          <w:rFonts w:ascii="Arial" w:hAnsi="Arial" w:cs="Arial"/>
          <w:sz w:val="20"/>
          <w:szCs w:val="20"/>
        </w:rPr>
        <w:t>rozhodnutím č.j. MZP/2024/630/2390 do 30.11.2029</w:t>
      </w:r>
      <w:r w:rsidR="00015084">
        <w:rPr>
          <w:rFonts w:ascii="Arial" w:hAnsi="Arial" w:cs="Arial"/>
          <w:sz w:val="20"/>
          <w:szCs w:val="20"/>
        </w:rPr>
        <w:t xml:space="preserve">) </w:t>
      </w:r>
      <w:r w:rsidR="004015C4" w:rsidRPr="00670AD9">
        <w:rPr>
          <w:rFonts w:ascii="Arial" w:hAnsi="Arial" w:cs="Arial"/>
          <w:sz w:val="20"/>
          <w:szCs w:val="20"/>
        </w:rPr>
        <w:t xml:space="preserve">dle § 45j zákona </w:t>
      </w:r>
      <w:r w:rsidR="00C70B10" w:rsidRPr="00C70B10">
        <w:rPr>
          <w:rFonts w:ascii="Arial" w:hAnsi="Arial" w:cs="Arial"/>
          <w:sz w:val="20"/>
          <w:szCs w:val="20"/>
        </w:rPr>
        <w:t>č. 114/1992 Sb., o ochraně přírody a krajiny</w:t>
      </w:r>
      <w:bookmarkEnd w:id="2"/>
      <w:r w:rsidR="0069436B">
        <w:rPr>
          <w:rFonts w:ascii="Arial" w:hAnsi="Arial" w:cs="Arial"/>
          <w:sz w:val="20"/>
          <w:szCs w:val="20"/>
        </w:rPr>
        <w:t>,</w:t>
      </w:r>
    </w:p>
    <w:p w14:paraId="65B6DF4A" w14:textId="0D9FEF7D" w:rsidR="004015C4" w:rsidRDefault="0069436B" w:rsidP="00A04ECB">
      <w:pPr>
        <w:spacing w:before="120" w:after="120" w:line="276" w:lineRule="auto"/>
        <w:jc w:val="both"/>
        <w:rPr>
          <w:rFonts w:ascii="Arial" w:hAnsi="Arial" w:cs="Arial"/>
          <w:sz w:val="20"/>
          <w:szCs w:val="20"/>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5330C8">
        <w:rPr>
          <w:rFonts w:ascii="Arial" w:hAnsi="Arial" w:cs="Arial"/>
          <w:sz w:val="20"/>
          <w:szCs w:val="20"/>
        </w:rPr>
        <w:t>,</w:t>
      </w:r>
    </w:p>
    <w:p w14:paraId="389FBFDE" w14:textId="1A02ECAA" w:rsidR="005330C8" w:rsidRPr="00670AD9" w:rsidRDefault="005330C8" w:rsidP="00A04ECB">
      <w:pPr>
        <w:spacing w:before="120" w:after="120" w:line="276" w:lineRule="auto"/>
        <w:jc w:val="both"/>
        <w:rPr>
          <w:rFonts w:ascii="Arial" w:hAnsi="Arial" w:cs="Arial"/>
          <w:sz w:val="20"/>
          <w:szCs w:val="20"/>
        </w:rPr>
      </w:pPr>
      <w:r w:rsidRPr="005330C8">
        <w:rPr>
          <w:rFonts w:ascii="Arial" w:hAnsi="Arial" w:cs="Arial"/>
          <w:sz w:val="20"/>
          <w:szCs w:val="20"/>
        </w:rPr>
        <w:t>Mgr. Eva Volfová autorizovaná osoba (č.j. autorizace: OEKL/2808/05 – prodlouženo rozhodnutím č.j. MZP/2025/610/2575 do 3.10.2030) dle § 67 zákona č. 114/1992 Sb., o ochraně přírody a krajiny.</w:t>
      </w:r>
    </w:p>
    <w:p w14:paraId="33A0FE10" w14:textId="77777777" w:rsidR="004E5D06" w:rsidRPr="00670AD9" w:rsidRDefault="007A4E97"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stanovuje v souladu s § 7 odst. 2 ZOZE a s cíli a úkoly územního plánování uvedenými v § 38 a 39 stavebního zákona </w:t>
      </w:r>
      <w:r w:rsidR="004E5D06" w:rsidRPr="00670AD9">
        <w:rPr>
          <w:rFonts w:ascii="Arial" w:hAnsi="Arial" w:cs="Arial"/>
          <w:sz w:val="20"/>
          <w:szCs w:val="20"/>
        </w:rPr>
        <w:t>podmínky a zmírňující opatření pro povolení, provedení nebo užívání záměrů OZE.</w:t>
      </w:r>
    </w:p>
    <w:p w14:paraId="423F8008" w14:textId="77777777" w:rsidR="00573B45" w:rsidRPr="00670AD9" w:rsidRDefault="004E5D06"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w:t>
      </w:r>
      <w:r w:rsidR="00573B45" w:rsidRPr="00670AD9">
        <w:rPr>
          <w:rFonts w:ascii="Arial" w:hAnsi="Arial" w:cs="Arial"/>
          <w:sz w:val="20"/>
          <w:szCs w:val="20"/>
        </w:rPr>
        <w:t xml:space="preserve">na životní prostředí </w:t>
      </w:r>
      <w:bookmarkStart w:id="3" w:name="_Hlk214039045"/>
      <w:r w:rsidR="00573B45" w:rsidRPr="00670AD9">
        <w:rPr>
          <w:rFonts w:ascii="Arial" w:hAnsi="Arial" w:cs="Arial"/>
          <w:sz w:val="20"/>
          <w:szCs w:val="20"/>
        </w:rPr>
        <w:t xml:space="preserve">– </w:t>
      </w:r>
      <w:r w:rsidR="00C70B10" w:rsidRPr="005469CB">
        <w:rPr>
          <w:rFonts w:ascii="Arial" w:hAnsi="Arial" w:cs="Arial"/>
          <w:sz w:val="20"/>
          <w:szCs w:val="20"/>
        </w:rPr>
        <w:t>Ing. Pavla Žídková</w:t>
      </w:r>
      <w:r w:rsidR="00573B45" w:rsidRPr="00670AD9">
        <w:rPr>
          <w:rFonts w:ascii="Arial" w:hAnsi="Arial" w:cs="Arial"/>
          <w:sz w:val="20"/>
          <w:szCs w:val="20"/>
        </w:rPr>
        <w:t xml:space="preserve">, a osoba s autorizací podle § 45j zákona o ochraně přírody a krajiny – </w:t>
      </w:r>
      <w:r w:rsidR="00C70B10" w:rsidRPr="005469CB">
        <w:rPr>
          <w:rFonts w:ascii="Arial" w:hAnsi="Arial" w:cs="Arial"/>
          <w:sz w:val="20"/>
          <w:szCs w:val="20"/>
        </w:rPr>
        <w:t>Mgr. Zdeněk Frélich</w:t>
      </w:r>
      <w:bookmarkEnd w:id="3"/>
      <w:r w:rsidR="00573B45" w:rsidRPr="00670AD9">
        <w:rPr>
          <w:rFonts w:ascii="Arial" w:hAnsi="Arial" w:cs="Arial"/>
          <w:sz w:val="20"/>
          <w:szCs w:val="20"/>
        </w:rPr>
        <w:t>.</w:t>
      </w:r>
    </w:p>
    <w:p w14:paraId="191F930B" w14:textId="77777777" w:rsidR="00573B45" w:rsidRPr="00670AD9" w:rsidRDefault="00573B45" w:rsidP="00A04ECB">
      <w:pPr>
        <w:spacing w:before="120" w:after="120" w:line="276" w:lineRule="auto"/>
        <w:jc w:val="both"/>
        <w:rPr>
          <w:rFonts w:ascii="Arial" w:hAnsi="Arial" w:cs="Arial"/>
          <w:sz w:val="20"/>
          <w:szCs w:val="20"/>
        </w:rPr>
      </w:pPr>
      <w:r w:rsidRPr="00670AD9">
        <w:rPr>
          <w:rFonts w:ascii="Arial" w:hAnsi="Arial" w:cs="Arial"/>
          <w:sz w:val="20"/>
          <w:szCs w:val="20"/>
        </w:rPr>
        <w:t>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w:t>
      </w:r>
    </w:p>
    <w:p w14:paraId="6B58C231" w14:textId="172812D8" w:rsidR="007A4E97" w:rsidRDefault="007A4E97" w:rsidP="00A04ECB">
      <w:pPr>
        <w:spacing w:before="120" w:after="120" w:line="276" w:lineRule="auto"/>
        <w:jc w:val="both"/>
        <w:rPr>
          <w:rFonts w:ascii="Arial" w:hAnsi="Arial" w:cs="Arial"/>
          <w:sz w:val="20"/>
          <w:szCs w:val="20"/>
        </w:rPr>
      </w:pPr>
      <w:r w:rsidRPr="006D5DC1">
        <w:rPr>
          <w:rFonts w:ascii="Arial" w:hAnsi="Arial" w:cs="Arial"/>
          <w:sz w:val="20"/>
          <w:szCs w:val="20"/>
        </w:rPr>
        <w:t xml:space="preserve">Jako podklad pro návrh podmínek v územním </w:t>
      </w:r>
      <w:r w:rsidRPr="108EC15D">
        <w:rPr>
          <w:rFonts w:ascii="Arial" w:hAnsi="Arial" w:cs="Arial"/>
          <w:sz w:val="20"/>
          <w:szCs w:val="20"/>
        </w:rPr>
        <w:t>opatřen</w:t>
      </w:r>
      <w:r w:rsidR="70A6E067" w:rsidRPr="108EC15D">
        <w:rPr>
          <w:rFonts w:ascii="Arial" w:hAnsi="Arial" w:cs="Arial"/>
          <w:sz w:val="20"/>
          <w:szCs w:val="20"/>
        </w:rPr>
        <w:t>í</w:t>
      </w:r>
      <w:r w:rsidRPr="006D5DC1">
        <w:rPr>
          <w:rFonts w:ascii="Arial" w:hAnsi="Arial" w:cs="Arial"/>
          <w:sz w:val="20"/>
          <w:szCs w:val="20"/>
        </w:rPr>
        <w:t xml:space="preserve"> zajistil v předstihu orgán ochrany přírody</w:t>
      </w:r>
      <w:r w:rsidR="00015084" w:rsidRPr="006D5DC1">
        <w:rPr>
          <w:rFonts w:ascii="Arial" w:hAnsi="Arial" w:cs="Arial"/>
          <w:sz w:val="20"/>
          <w:szCs w:val="20"/>
        </w:rPr>
        <w:t xml:space="preserve"> (MŽP prostřednictvím zasmluvněného zpracovatele) </w:t>
      </w:r>
      <w:r w:rsidRPr="006D5DC1">
        <w:rPr>
          <w:rFonts w:ascii="Arial" w:hAnsi="Arial" w:cs="Arial"/>
          <w:sz w:val="20"/>
          <w:szCs w:val="20"/>
        </w:rPr>
        <w:t>zpracování</w:t>
      </w:r>
      <w:r w:rsidR="00015084" w:rsidRPr="006D5DC1">
        <w:rPr>
          <w:rFonts w:ascii="Arial" w:hAnsi="Arial" w:cs="Arial"/>
          <w:sz w:val="20"/>
          <w:szCs w:val="20"/>
        </w:rPr>
        <w:t>m</w:t>
      </w:r>
      <w:r w:rsidRPr="006D5DC1">
        <w:rPr>
          <w:rFonts w:ascii="Arial" w:hAnsi="Arial" w:cs="Arial"/>
          <w:sz w:val="20"/>
          <w:szCs w:val="20"/>
        </w:rPr>
        <w:t xml:space="preserve"> </w:t>
      </w:r>
      <w:r w:rsidRPr="008D4CB9">
        <w:rPr>
          <w:rFonts w:ascii="Arial" w:hAnsi="Arial" w:cs="Arial"/>
          <w:sz w:val="20"/>
          <w:szCs w:val="20"/>
        </w:rPr>
        <w:t xml:space="preserve">posouzení podle § 11 odst. 4 ZOZE. </w:t>
      </w:r>
      <w:bookmarkStart w:id="4" w:name="_Hlk214039085"/>
      <w:r w:rsidR="00015084" w:rsidRPr="008D4CB9">
        <w:rPr>
          <w:rFonts w:ascii="Arial" w:hAnsi="Arial" w:cs="Arial"/>
          <w:sz w:val="20"/>
          <w:szCs w:val="20"/>
        </w:rPr>
        <w:t>Expertní</w:t>
      </w:r>
      <w:r w:rsidRPr="008D4CB9">
        <w:rPr>
          <w:rFonts w:ascii="Arial" w:hAnsi="Arial" w:cs="Arial"/>
          <w:sz w:val="20"/>
          <w:szCs w:val="20"/>
        </w:rPr>
        <w:t xml:space="preserve"> osobou </w:t>
      </w:r>
      <w:r w:rsidR="00015084" w:rsidRPr="008D4CB9">
        <w:rPr>
          <w:rFonts w:ascii="Arial" w:hAnsi="Arial" w:cs="Arial"/>
          <w:sz w:val="20"/>
          <w:szCs w:val="20"/>
        </w:rPr>
        <w:t xml:space="preserve">zpracovatele </w:t>
      </w:r>
      <w:r w:rsidRPr="008D4CB9">
        <w:rPr>
          <w:rFonts w:ascii="Arial" w:hAnsi="Arial" w:cs="Arial"/>
          <w:sz w:val="20"/>
          <w:szCs w:val="20"/>
        </w:rPr>
        <w:t xml:space="preserve">byl </w:t>
      </w:r>
      <w:r w:rsidR="000904B2" w:rsidRPr="008D4CB9">
        <w:rPr>
          <w:rFonts w:ascii="Arial" w:hAnsi="Arial" w:cs="Arial"/>
          <w:sz w:val="20"/>
          <w:szCs w:val="20"/>
        </w:rPr>
        <w:t xml:space="preserve">Mgr. </w:t>
      </w:r>
      <w:r w:rsidR="6FDC5338" w:rsidRPr="008D4CB9">
        <w:rPr>
          <w:rFonts w:ascii="Arial" w:hAnsi="Arial" w:cs="Arial"/>
          <w:sz w:val="20"/>
          <w:szCs w:val="20"/>
        </w:rPr>
        <w:t>Radim Kočvara</w:t>
      </w:r>
      <w:r w:rsidRPr="008D4CB9">
        <w:rPr>
          <w:rFonts w:ascii="Arial" w:hAnsi="Arial" w:cs="Arial"/>
          <w:sz w:val="20"/>
          <w:szCs w:val="20"/>
        </w:rPr>
        <w:t xml:space="preserve">. Posouzení bylo dokončeno </w:t>
      </w:r>
      <w:r w:rsidR="000F7283" w:rsidRPr="008D4CB9">
        <w:rPr>
          <w:rFonts w:ascii="Arial" w:hAnsi="Arial" w:cs="Arial"/>
          <w:sz w:val="20"/>
          <w:szCs w:val="20"/>
        </w:rPr>
        <w:t>k</w:t>
      </w:r>
      <w:r w:rsidRPr="008D4CB9">
        <w:rPr>
          <w:rFonts w:ascii="Arial" w:hAnsi="Arial" w:cs="Arial"/>
          <w:sz w:val="20"/>
          <w:szCs w:val="20"/>
        </w:rPr>
        <w:t xml:space="preserve"> </w:t>
      </w:r>
      <w:r w:rsidR="00FB7257" w:rsidRPr="008D4CB9">
        <w:rPr>
          <w:rFonts w:ascii="Arial" w:hAnsi="Arial" w:cs="Arial"/>
          <w:sz w:val="20"/>
          <w:szCs w:val="20"/>
        </w:rPr>
        <w:t>10</w:t>
      </w:r>
      <w:r w:rsidRPr="008D4CB9">
        <w:rPr>
          <w:rFonts w:ascii="Arial" w:hAnsi="Arial" w:cs="Arial"/>
          <w:sz w:val="20"/>
          <w:szCs w:val="20"/>
        </w:rPr>
        <w:t>. </w:t>
      </w:r>
      <w:r w:rsidR="00B904FC" w:rsidRPr="008D4CB9">
        <w:rPr>
          <w:rFonts w:ascii="Arial" w:hAnsi="Arial" w:cs="Arial"/>
          <w:sz w:val="20"/>
          <w:szCs w:val="20"/>
        </w:rPr>
        <w:t>1</w:t>
      </w:r>
      <w:r w:rsidR="00FB7257" w:rsidRPr="008D4CB9">
        <w:rPr>
          <w:rFonts w:ascii="Arial" w:hAnsi="Arial" w:cs="Arial"/>
          <w:sz w:val="20"/>
          <w:szCs w:val="20"/>
        </w:rPr>
        <w:t>2</w:t>
      </w:r>
      <w:r w:rsidRPr="008D4CB9">
        <w:rPr>
          <w:rFonts w:ascii="Arial" w:hAnsi="Arial" w:cs="Arial"/>
          <w:sz w:val="20"/>
          <w:szCs w:val="20"/>
        </w:rPr>
        <w:t>. 2025</w:t>
      </w:r>
      <w:bookmarkEnd w:id="4"/>
      <w:r w:rsidRPr="008D4CB9">
        <w:rPr>
          <w:rFonts w:ascii="Arial" w:hAnsi="Arial" w:cs="Arial"/>
          <w:sz w:val="20"/>
          <w:szCs w:val="20"/>
        </w:rPr>
        <w:t>. Posouzení pokrylo celou akcelerační oblast a zabývalo se výskytem volně žijících živočichů, planě rostoucích rostlin a přírodních stanovišť v posuzovaném území. Mezi dokončením posouzení a</w:t>
      </w:r>
      <w:r w:rsidR="008C533C" w:rsidRPr="008D4CB9">
        <w:rPr>
          <w:rFonts w:ascii="Arial" w:hAnsi="Arial" w:cs="Arial"/>
          <w:sz w:val="20"/>
          <w:szCs w:val="20"/>
        </w:rPr>
        <w:t> </w:t>
      </w:r>
      <w:r w:rsidRPr="008D4CB9">
        <w:rPr>
          <w:rFonts w:ascii="Arial" w:hAnsi="Arial" w:cs="Arial"/>
          <w:sz w:val="20"/>
          <w:szCs w:val="20"/>
        </w:rPr>
        <w:t xml:space="preserve">zahájením projednání návrhu územního opatření uplynula doba </w:t>
      </w:r>
      <w:r w:rsidR="008D4CB9">
        <w:rPr>
          <w:rFonts w:ascii="Arial" w:hAnsi="Arial" w:cs="Arial"/>
          <w:sz w:val="20"/>
          <w:szCs w:val="20"/>
        </w:rPr>
        <w:t>5</w:t>
      </w:r>
      <w:r w:rsidRPr="008D4CB9">
        <w:rPr>
          <w:rFonts w:ascii="Arial" w:hAnsi="Arial" w:cs="Arial"/>
          <w:sz w:val="20"/>
          <w:szCs w:val="20"/>
        </w:rPr>
        <w:t xml:space="preserve"> měsíců.</w:t>
      </w:r>
    </w:p>
    <w:p w14:paraId="471ED0A7" w14:textId="77777777" w:rsidR="00664196" w:rsidRPr="00670AD9" w:rsidRDefault="00664196" w:rsidP="00A04ECB">
      <w:pPr>
        <w:spacing w:before="240" w:after="120" w:line="276" w:lineRule="auto"/>
        <w:jc w:val="both"/>
        <w:rPr>
          <w:rFonts w:ascii="Arial" w:hAnsi="Arial" w:cs="Arial"/>
          <w:sz w:val="20"/>
          <w:szCs w:val="20"/>
          <w:u w:val="single"/>
        </w:rPr>
      </w:pPr>
      <w:r w:rsidRPr="00D303E4">
        <w:rPr>
          <w:rFonts w:ascii="Arial" w:hAnsi="Arial" w:cs="Arial"/>
          <w:sz w:val="20"/>
          <w:szCs w:val="20"/>
          <w:u w:val="single"/>
        </w:rPr>
        <w:t>K jednotlivým stanoveným podmínkám:</w:t>
      </w:r>
    </w:p>
    <w:p w14:paraId="641892C1" w14:textId="47E592EF" w:rsidR="008C533C" w:rsidRDefault="00B42F7B" w:rsidP="00A04ECB">
      <w:pPr>
        <w:spacing w:after="120" w:line="276" w:lineRule="auto"/>
        <w:jc w:val="both"/>
        <w:rPr>
          <w:rFonts w:ascii="Arial" w:hAnsi="Arial" w:cs="Arial"/>
          <w:sz w:val="20"/>
          <w:szCs w:val="20"/>
          <w:highlight w:val="yellow"/>
        </w:rPr>
      </w:pPr>
      <w:r w:rsidRPr="4982ED28">
        <w:rPr>
          <w:rFonts w:ascii="Arial" w:hAnsi="Arial" w:cs="Arial"/>
          <w:sz w:val="20"/>
          <w:szCs w:val="20"/>
        </w:rPr>
        <w:t>Podmínk</w:t>
      </w:r>
      <w:r w:rsidR="007C4E6D" w:rsidRPr="4982ED28">
        <w:rPr>
          <w:rFonts w:ascii="Arial" w:hAnsi="Arial" w:cs="Arial"/>
          <w:sz w:val="20"/>
          <w:szCs w:val="20"/>
        </w:rPr>
        <w:t>a</w:t>
      </w:r>
      <w:r w:rsidRPr="4982ED28">
        <w:rPr>
          <w:rFonts w:ascii="Arial" w:hAnsi="Arial" w:cs="Arial"/>
          <w:sz w:val="20"/>
          <w:szCs w:val="20"/>
        </w:rPr>
        <w:t xml:space="preserve"> v odst. 3</w:t>
      </w:r>
      <w:r w:rsidR="00406D1B" w:rsidRPr="4982ED28">
        <w:rPr>
          <w:rFonts w:ascii="Arial" w:hAnsi="Arial" w:cs="Arial"/>
          <w:sz w:val="20"/>
          <w:szCs w:val="20"/>
        </w:rPr>
        <w:t>.1</w:t>
      </w:r>
      <w:r w:rsidRPr="4982ED28">
        <w:rPr>
          <w:rFonts w:ascii="Arial" w:hAnsi="Arial" w:cs="Arial"/>
          <w:sz w:val="20"/>
          <w:szCs w:val="20"/>
        </w:rPr>
        <w:t xml:space="preserve"> písm. a) </w:t>
      </w:r>
      <w:r w:rsidR="000904B2" w:rsidRPr="4982ED28">
        <w:rPr>
          <w:rFonts w:ascii="Arial" w:hAnsi="Arial" w:cs="Arial"/>
          <w:sz w:val="20"/>
          <w:szCs w:val="20"/>
        </w:rPr>
        <w:t xml:space="preserve">je stanovena </w:t>
      </w:r>
      <w:r w:rsidR="008C533C" w:rsidRPr="4982ED28">
        <w:rPr>
          <w:rFonts w:ascii="Arial" w:hAnsi="Arial" w:cs="Arial"/>
          <w:sz w:val="20"/>
          <w:szCs w:val="20"/>
        </w:rPr>
        <w:t xml:space="preserve">primárně k zajištění minimalizace vizuálních dopadů na krajinný ráz při současném umožnění výstavby kapacitních větrných elektráren. Nejvyšší bod akcelerační oblasti je ve výšce </w:t>
      </w:r>
      <w:r w:rsidR="00481FBC">
        <w:rPr>
          <w:rFonts w:ascii="Arial" w:hAnsi="Arial" w:cs="Arial"/>
          <w:sz w:val="20"/>
          <w:szCs w:val="20"/>
        </w:rPr>
        <w:t>4</w:t>
      </w:r>
      <w:r w:rsidR="00C5533B">
        <w:rPr>
          <w:rFonts w:ascii="Arial" w:hAnsi="Arial" w:cs="Arial"/>
          <w:sz w:val="20"/>
          <w:szCs w:val="20"/>
        </w:rPr>
        <w:t>29</w:t>
      </w:r>
      <w:r w:rsidR="008C533C" w:rsidRPr="4982ED28">
        <w:rPr>
          <w:rFonts w:ascii="Arial" w:hAnsi="Arial" w:cs="Arial"/>
          <w:sz w:val="20"/>
          <w:szCs w:val="20"/>
        </w:rPr>
        <w:t>,</w:t>
      </w:r>
      <w:r w:rsidR="00295B27">
        <w:rPr>
          <w:rFonts w:ascii="Arial" w:hAnsi="Arial" w:cs="Arial"/>
          <w:sz w:val="20"/>
          <w:szCs w:val="20"/>
        </w:rPr>
        <w:t>0</w:t>
      </w:r>
      <w:r w:rsidR="008C533C" w:rsidRPr="4982ED28">
        <w:rPr>
          <w:rFonts w:ascii="Arial" w:hAnsi="Arial" w:cs="Arial"/>
          <w:sz w:val="20"/>
          <w:szCs w:val="20"/>
        </w:rPr>
        <w:t> m n. m. (</w:t>
      </w:r>
      <w:r w:rsidR="00481FBC">
        <w:rPr>
          <w:rFonts w:ascii="Arial" w:hAnsi="Arial" w:cs="Arial"/>
          <w:sz w:val="20"/>
          <w:szCs w:val="20"/>
        </w:rPr>
        <w:t>na </w:t>
      </w:r>
      <w:r w:rsidR="00C5533B">
        <w:rPr>
          <w:rFonts w:ascii="Arial" w:hAnsi="Arial" w:cs="Arial"/>
          <w:sz w:val="20"/>
          <w:szCs w:val="20"/>
        </w:rPr>
        <w:t>západ</w:t>
      </w:r>
      <w:r w:rsidR="00481FBC">
        <w:rPr>
          <w:rFonts w:ascii="Arial" w:hAnsi="Arial" w:cs="Arial"/>
          <w:sz w:val="20"/>
          <w:szCs w:val="20"/>
        </w:rPr>
        <w:t>ním okraji akcelerační oblasti</w:t>
      </w:r>
      <w:r w:rsidR="008C533C" w:rsidRPr="4982ED28">
        <w:rPr>
          <w:rFonts w:ascii="Arial" w:hAnsi="Arial" w:cs="Arial"/>
          <w:sz w:val="20"/>
          <w:szCs w:val="20"/>
        </w:rPr>
        <w:t>), nejnižší pak leží ve</w:t>
      </w:r>
      <w:r w:rsidR="00481FBC">
        <w:rPr>
          <w:rFonts w:ascii="Arial" w:hAnsi="Arial" w:cs="Arial"/>
          <w:sz w:val="20"/>
          <w:szCs w:val="20"/>
        </w:rPr>
        <w:t> </w:t>
      </w:r>
      <w:r w:rsidR="008C533C" w:rsidRPr="4982ED28">
        <w:rPr>
          <w:rFonts w:ascii="Arial" w:hAnsi="Arial" w:cs="Arial"/>
          <w:sz w:val="20"/>
          <w:szCs w:val="20"/>
        </w:rPr>
        <w:t>výšce 3</w:t>
      </w:r>
      <w:r w:rsidR="00481FBC">
        <w:rPr>
          <w:rFonts w:ascii="Arial" w:hAnsi="Arial" w:cs="Arial"/>
          <w:sz w:val="20"/>
          <w:szCs w:val="20"/>
        </w:rPr>
        <w:t>10,0</w:t>
      </w:r>
      <w:r w:rsidR="008C533C" w:rsidRPr="4982ED28">
        <w:rPr>
          <w:rFonts w:ascii="Arial" w:hAnsi="Arial" w:cs="Arial"/>
          <w:sz w:val="20"/>
          <w:szCs w:val="20"/>
        </w:rPr>
        <w:t xml:space="preserve"> m n. m. (u bezejmenného </w:t>
      </w:r>
      <w:r w:rsidR="00481FBC">
        <w:rPr>
          <w:rFonts w:ascii="Arial" w:hAnsi="Arial" w:cs="Arial"/>
          <w:sz w:val="20"/>
          <w:szCs w:val="20"/>
        </w:rPr>
        <w:t>lev</w:t>
      </w:r>
      <w:r w:rsidR="008C533C" w:rsidRPr="4982ED28">
        <w:rPr>
          <w:rFonts w:ascii="Arial" w:hAnsi="Arial" w:cs="Arial"/>
          <w:sz w:val="20"/>
          <w:szCs w:val="20"/>
        </w:rPr>
        <w:t xml:space="preserve">ostranného přítoku </w:t>
      </w:r>
      <w:r w:rsidR="00481FBC">
        <w:rPr>
          <w:rFonts w:ascii="Arial" w:hAnsi="Arial" w:cs="Arial"/>
          <w:sz w:val="20"/>
          <w:szCs w:val="20"/>
        </w:rPr>
        <w:t>Hájového potoka</w:t>
      </w:r>
      <w:r w:rsidR="008C533C" w:rsidRPr="4982ED28">
        <w:rPr>
          <w:rFonts w:ascii="Arial" w:hAnsi="Arial" w:cs="Arial"/>
          <w:sz w:val="20"/>
          <w:szCs w:val="20"/>
        </w:rPr>
        <w:t xml:space="preserve"> na severním okraji akcelerační oblasti). Převážná většina akcelerační oblasti se nachází ve výškovém rozmezí 3</w:t>
      </w:r>
      <w:r w:rsidR="00C5533B">
        <w:rPr>
          <w:rFonts w:ascii="Arial" w:hAnsi="Arial" w:cs="Arial"/>
          <w:sz w:val="20"/>
          <w:szCs w:val="20"/>
        </w:rPr>
        <w:t>5</w:t>
      </w:r>
      <w:r w:rsidR="008C533C" w:rsidRPr="4982ED28">
        <w:rPr>
          <w:rFonts w:ascii="Arial" w:hAnsi="Arial" w:cs="Arial"/>
          <w:sz w:val="20"/>
          <w:szCs w:val="20"/>
        </w:rPr>
        <w:t>0–</w:t>
      </w:r>
      <w:r w:rsidR="00C5533B">
        <w:rPr>
          <w:rFonts w:ascii="Arial" w:hAnsi="Arial" w:cs="Arial"/>
          <w:sz w:val="20"/>
          <w:szCs w:val="20"/>
        </w:rPr>
        <w:t>39</w:t>
      </w:r>
      <w:r w:rsidR="008C533C" w:rsidRPr="4982ED28">
        <w:rPr>
          <w:rFonts w:ascii="Arial" w:hAnsi="Arial" w:cs="Arial"/>
          <w:sz w:val="20"/>
          <w:szCs w:val="20"/>
        </w:rPr>
        <w:t>0</w:t>
      </w:r>
      <w:r w:rsidR="00481FBC">
        <w:rPr>
          <w:rFonts w:ascii="Arial" w:hAnsi="Arial" w:cs="Arial"/>
          <w:sz w:val="20"/>
          <w:szCs w:val="20"/>
        </w:rPr>
        <w:t> </w:t>
      </w:r>
      <w:r w:rsidR="008C533C" w:rsidRPr="4982ED28">
        <w:rPr>
          <w:rFonts w:ascii="Arial" w:hAnsi="Arial" w:cs="Arial"/>
          <w:sz w:val="20"/>
          <w:szCs w:val="20"/>
        </w:rPr>
        <w:t>m</w:t>
      </w:r>
      <w:r w:rsidR="00481FBC">
        <w:rPr>
          <w:rFonts w:ascii="Arial" w:hAnsi="Arial" w:cs="Arial"/>
          <w:sz w:val="20"/>
          <w:szCs w:val="20"/>
        </w:rPr>
        <w:t> </w:t>
      </w:r>
      <w:r w:rsidR="008C533C" w:rsidRPr="4982ED28">
        <w:rPr>
          <w:rFonts w:ascii="Arial" w:hAnsi="Arial" w:cs="Arial"/>
          <w:sz w:val="20"/>
          <w:szCs w:val="20"/>
        </w:rPr>
        <w:t xml:space="preserve">n. m., čemuž by odpovídala výška horní úvratě rotoru maximálně </w:t>
      </w:r>
      <w:r w:rsidR="00A21231">
        <w:rPr>
          <w:rFonts w:ascii="Arial" w:hAnsi="Arial" w:cs="Arial"/>
          <w:sz w:val="20"/>
          <w:szCs w:val="20"/>
        </w:rPr>
        <w:t>5</w:t>
      </w:r>
      <w:r w:rsidR="00C5533B">
        <w:rPr>
          <w:rFonts w:ascii="Arial" w:hAnsi="Arial" w:cs="Arial"/>
          <w:sz w:val="20"/>
          <w:szCs w:val="20"/>
        </w:rPr>
        <w:t>5</w:t>
      </w:r>
      <w:r w:rsidR="008C533C" w:rsidRPr="4982ED28">
        <w:rPr>
          <w:rFonts w:ascii="Arial" w:hAnsi="Arial" w:cs="Arial"/>
          <w:sz w:val="20"/>
          <w:szCs w:val="20"/>
        </w:rPr>
        <w:t>0–</w:t>
      </w:r>
      <w:r w:rsidR="00C5533B">
        <w:rPr>
          <w:rFonts w:ascii="Arial" w:hAnsi="Arial" w:cs="Arial"/>
          <w:sz w:val="20"/>
          <w:szCs w:val="20"/>
        </w:rPr>
        <w:t>59</w:t>
      </w:r>
      <w:r w:rsidR="008C533C" w:rsidRPr="4982ED28">
        <w:rPr>
          <w:rFonts w:ascii="Arial" w:hAnsi="Arial" w:cs="Arial"/>
          <w:sz w:val="20"/>
          <w:szCs w:val="20"/>
        </w:rPr>
        <w:t>0 m n. m. Na trhu je k dispozici vícero typů větrných elektráren o výšce od terénu po horní úvrať listů rotorů kolem 2</w:t>
      </w:r>
      <w:r w:rsidR="00A95B73">
        <w:rPr>
          <w:rFonts w:ascii="Arial" w:hAnsi="Arial" w:cs="Arial"/>
          <w:sz w:val="20"/>
          <w:szCs w:val="20"/>
        </w:rPr>
        <w:t>0</w:t>
      </w:r>
      <w:r w:rsidR="008C533C" w:rsidRPr="4982ED28">
        <w:rPr>
          <w:rFonts w:ascii="Arial" w:hAnsi="Arial" w:cs="Arial"/>
          <w:sz w:val="20"/>
          <w:szCs w:val="20"/>
        </w:rPr>
        <w:t>0</w:t>
      </w:r>
      <w:r w:rsidR="00A95B73">
        <w:rPr>
          <w:rFonts w:ascii="Arial" w:hAnsi="Arial" w:cs="Arial"/>
          <w:sz w:val="20"/>
          <w:szCs w:val="20"/>
        </w:rPr>
        <w:t> </w:t>
      </w:r>
      <w:r w:rsidR="008C533C" w:rsidRPr="4982ED28">
        <w:rPr>
          <w:rFonts w:ascii="Arial" w:hAnsi="Arial" w:cs="Arial"/>
          <w:sz w:val="20"/>
          <w:szCs w:val="20"/>
        </w:rPr>
        <w:t xml:space="preserve">m. Omezení výšky větrných elektráren zároveň znamená jistotu a předvídatelnost i z hlediska zajištění bezpečnosti letového provozu. Dále byl při vymezování akcelerační oblasti v související změně ÚRP prověřen vliv na vizuální působení poutního areálu Svatý Hostýn s Křížovou cestou a kostelem Nanebevzetí Panny Marie, </w:t>
      </w:r>
      <w:r w:rsidR="00782DF5" w:rsidRPr="4982ED28">
        <w:rPr>
          <w:rFonts w:ascii="Arial" w:hAnsi="Arial" w:cs="Arial"/>
          <w:sz w:val="20"/>
          <w:szCs w:val="20"/>
        </w:rPr>
        <w:t xml:space="preserve">národní </w:t>
      </w:r>
      <w:r w:rsidR="008C533C" w:rsidRPr="4982ED28">
        <w:rPr>
          <w:rFonts w:ascii="Arial" w:hAnsi="Arial" w:cs="Arial"/>
          <w:sz w:val="20"/>
          <w:szCs w:val="20"/>
        </w:rPr>
        <w:t>kulturní památky, kter</w:t>
      </w:r>
      <w:r w:rsidR="00782DF5" w:rsidRPr="4982ED28">
        <w:rPr>
          <w:rFonts w:ascii="Arial" w:hAnsi="Arial" w:cs="Arial"/>
          <w:sz w:val="20"/>
          <w:szCs w:val="20"/>
        </w:rPr>
        <w:t>é</w:t>
      </w:r>
      <w:r w:rsidR="008C533C" w:rsidRPr="4982ED28">
        <w:rPr>
          <w:rFonts w:ascii="Arial" w:hAnsi="Arial" w:cs="Arial"/>
          <w:sz w:val="20"/>
          <w:szCs w:val="20"/>
        </w:rPr>
        <w:t xml:space="preserve"> se nachází asi </w:t>
      </w:r>
      <w:r w:rsidR="00481FBC" w:rsidRPr="00481FBC">
        <w:rPr>
          <w:rFonts w:ascii="Arial" w:hAnsi="Arial" w:cs="Arial"/>
          <w:sz w:val="20"/>
          <w:szCs w:val="20"/>
        </w:rPr>
        <w:t>11,7</w:t>
      </w:r>
      <w:r w:rsidR="008C533C" w:rsidRPr="4982ED28">
        <w:rPr>
          <w:rFonts w:ascii="Arial" w:hAnsi="Arial" w:cs="Arial"/>
          <w:sz w:val="20"/>
          <w:szCs w:val="20"/>
        </w:rPr>
        <w:t xml:space="preserve"> km </w:t>
      </w:r>
      <w:r w:rsidR="00782DF5" w:rsidRPr="4982ED28">
        <w:rPr>
          <w:rFonts w:ascii="Arial" w:hAnsi="Arial" w:cs="Arial"/>
          <w:sz w:val="20"/>
          <w:szCs w:val="20"/>
        </w:rPr>
        <w:t>jihozápadně</w:t>
      </w:r>
      <w:r w:rsidR="008C533C" w:rsidRPr="4982ED28">
        <w:rPr>
          <w:rFonts w:ascii="Arial" w:hAnsi="Arial" w:cs="Arial"/>
          <w:sz w:val="20"/>
          <w:szCs w:val="20"/>
        </w:rPr>
        <w:t xml:space="preserve"> od akcelerační oblasti.</w:t>
      </w:r>
      <w:r w:rsidR="00782DF5" w:rsidRPr="4982ED28">
        <w:rPr>
          <w:rFonts w:ascii="Arial" w:hAnsi="Arial" w:cs="Arial"/>
          <w:sz w:val="20"/>
          <w:szCs w:val="20"/>
        </w:rPr>
        <w:t xml:space="preserve"> </w:t>
      </w:r>
      <w:r w:rsidR="00827CF9" w:rsidRPr="4982ED28">
        <w:rPr>
          <w:rFonts w:ascii="Arial" w:hAnsi="Arial" w:cs="Arial"/>
          <w:sz w:val="20"/>
          <w:szCs w:val="20"/>
        </w:rPr>
        <w:t>Vliv na areál se nepředpokládá. Nelze vyloučit vliv na lokální hodnoty, zejména městskou památkovou zónu v Kelči s dominantou kostela, stejně jako vliv na pohled na Hostýnské vrchy ze severu.</w:t>
      </w:r>
      <w:r w:rsidR="00F46F2D">
        <w:rPr>
          <w:rFonts w:ascii="Arial" w:hAnsi="Arial" w:cs="Arial"/>
          <w:sz w:val="20"/>
          <w:szCs w:val="20"/>
        </w:rPr>
        <w:t xml:space="preserve"> Negativní vlivy jsou minimalizovány omezením výšky na maximálně 200 m.</w:t>
      </w:r>
    </w:p>
    <w:p w14:paraId="60E09A7F" w14:textId="4BCD3805" w:rsidR="008366E3" w:rsidRDefault="0025271A" w:rsidP="00A04ECB">
      <w:pPr>
        <w:spacing w:after="120" w:line="276" w:lineRule="auto"/>
        <w:jc w:val="both"/>
        <w:rPr>
          <w:rFonts w:ascii="Arial" w:hAnsi="Arial" w:cs="Arial"/>
          <w:sz w:val="20"/>
          <w:szCs w:val="20"/>
        </w:rPr>
      </w:pPr>
      <w:r w:rsidRPr="00670AD9">
        <w:rPr>
          <w:rFonts w:ascii="Arial" w:hAnsi="Arial" w:cs="Arial"/>
          <w:sz w:val="20"/>
          <w:szCs w:val="20"/>
        </w:rPr>
        <w:t>Podmínka v odst. 3</w:t>
      </w:r>
      <w:r w:rsidR="00406D1B" w:rsidRPr="00670AD9">
        <w:rPr>
          <w:rFonts w:ascii="Arial" w:hAnsi="Arial" w:cs="Arial"/>
          <w:sz w:val="20"/>
          <w:szCs w:val="20"/>
        </w:rPr>
        <w:t>.1</w:t>
      </w:r>
      <w:r w:rsidRPr="00670AD9">
        <w:rPr>
          <w:rFonts w:ascii="Arial" w:hAnsi="Arial" w:cs="Arial"/>
          <w:sz w:val="20"/>
          <w:szCs w:val="20"/>
        </w:rPr>
        <w:t xml:space="preserve"> písm. </w:t>
      </w:r>
      <w:r w:rsidR="00EA3EF7">
        <w:rPr>
          <w:rFonts w:ascii="Arial" w:hAnsi="Arial" w:cs="Arial"/>
          <w:sz w:val="20"/>
          <w:szCs w:val="20"/>
        </w:rPr>
        <w:t>b</w:t>
      </w:r>
      <w:r w:rsidRPr="00670AD9">
        <w:rPr>
          <w:rFonts w:ascii="Arial" w:hAnsi="Arial" w:cs="Arial"/>
          <w:sz w:val="20"/>
          <w:szCs w:val="20"/>
        </w:rPr>
        <w:t>)</w:t>
      </w:r>
      <w:r w:rsidR="008366E3">
        <w:rPr>
          <w:rFonts w:ascii="Arial" w:hAnsi="Arial" w:cs="Arial"/>
          <w:sz w:val="20"/>
          <w:szCs w:val="20"/>
        </w:rPr>
        <w:t xml:space="preserve"> je stanovena </w:t>
      </w:r>
      <w:bookmarkStart w:id="5" w:name="_Hlk214039489"/>
      <w:r w:rsidR="008366E3">
        <w:rPr>
          <w:rFonts w:ascii="Arial" w:hAnsi="Arial" w:cs="Arial"/>
          <w:sz w:val="20"/>
          <w:szCs w:val="20"/>
        </w:rPr>
        <w:t xml:space="preserve">za účelem </w:t>
      </w:r>
      <w:bookmarkStart w:id="6" w:name="_Hlk214968156"/>
      <w:r w:rsidR="00580284">
        <w:rPr>
          <w:rFonts w:ascii="Arial" w:hAnsi="Arial" w:cs="Arial"/>
          <w:sz w:val="20"/>
          <w:szCs w:val="20"/>
        </w:rPr>
        <w:t>ochrany nemovitých kulturních památek a</w:t>
      </w:r>
      <w:bookmarkEnd w:id="6"/>
      <w:r w:rsidR="00F17768">
        <w:rPr>
          <w:rFonts w:ascii="Arial" w:hAnsi="Arial" w:cs="Arial"/>
          <w:sz w:val="20"/>
          <w:szCs w:val="20"/>
        </w:rPr>
        <w:t> </w:t>
      </w:r>
      <w:r w:rsidR="008366E3">
        <w:rPr>
          <w:rFonts w:ascii="Arial" w:hAnsi="Arial" w:cs="Arial"/>
          <w:sz w:val="20"/>
          <w:szCs w:val="20"/>
        </w:rPr>
        <w:t xml:space="preserve">nepřekročení přijatelné míry vlivu realizovaných úložišť elektřiny, která splňují definici záměru OZE, na krajinný ráz. Zařízení pro ukládání elektřiny mají obvykle podobu jednoho nebo více lodních kontejnerů, často v oploceném areálu, přičemž kapacita jednotlivých realizovaných úložišť, a tím i jejich plošná výměra, se v posledních letech dynamicky zvyšuje. Z toho důvodu je stanovena limitní plošná výměra areálů se stavbami/zařízeními pro skladování elektřiny, a to jednak </w:t>
      </w:r>
      <w:r w:rsidR="008366E3" w:rsidRPr="2F82CD99">
        <w:rPr>
          <w:rFonts w:ascii="Arial" w:hAnsi="Arial" w:cs="Arial"/>
          <w:sz w:val="20"/>
          <w:szCs w:val="20"/>
        </w:rPr>
        <w:t>pro</w:t>
      </w:r>
      <w:r w:rsidR="00560ECE">
        <w:rPr>
          <w:rFonts w:ascii="Arial" w:hAnsi="Arial" w:cs="Arial"/>
          <w:sz w:val="20"/>
          <w:szCs w:val="20"/>
        </w:rPr>
        <w:t> </w:t>
      </w:r>
      <w:r w:rsidR="49999B7C" w:rsidRPr="2F82CD99">
        <w:rPr>
          <w:rFonts w:ascii="Arial" w:hAnsi="Arial" w:cs="Arial"/>
          <w:sz w:val="20"/>
          <w:szCs w:val="20"/>
        </w:rPr>
        <w:t>jednu VTE</w:t>
      </w:r>
      <w:r w:rsidR="008366E3">
        <w:rPr>
          <w:rFonts w:ascii="Arial" w:hAnsi="Arial" w:cs="Arial"/>
          <w:sz w:val="20"/>
          <w:szCs w:val="20"/>
        </w:rPr>
        <w:t>, a</w:t>
      </w:r>
      <w:r w:rsidR="00560ECE">
        <w:rPr>
          <w:rFonts w:ascii="Arial" w:hAnsi="Arial" w:cs="Arial"/>
          <w:sz w:val="20"/>
          <w:szCs w:val="20"/>
        </w:rPr>
        <w:t> </w:t>
      </w:r>
      <w:r w:rsidR="008366E3">
        <w:rPr>
          <w:rFonts w:ascii="Arial" w:hAnsi="Arial" w:cs="Arial"/>
          <w:sz w:val="20"/>
          <w:szCs w:val="20"/>
        </w:rPr>
        <w:t>rovněž pro</w:t>
      </w:r>
      <w:r w:rsidR="00560ECE">
        <w:rPr>
          <w:rFonts w:ascii="Arial" w:hAnsi="Arial" w:cs="Arial"/>
          <w:sz w:val="20"/>
          <w:szCs w:val="20"/>
        </w:rPr>
        <w:t> </w:t>
      </w:r>
      <w:r w:rsidR="008366E3">
        <w:rPr>
          <w:rFonts w:ascii="Arial" w:hAnsi="Arial" w:cs="Arial"/>
          <w:sz w:val="20"/>
          <w:szCs w:val="20"/>
        </w:rPr>
        <w:t xml:space="preserve">celou akcelerační oblast dohromady. Výškový limit je stanoven primárně jako pojistka </w:t>
      </w:r>
      <w:r w:rsidR="008366E3">
        <w:rPr>
          <w:rFonts w:ascii="Arial" w:hAnsi="Arial" w:cs="Arial"/>
          <w:sz w:val="20"/>
          <w:szCs w:val="20"/>
        </w:rPr>
        <w:lastRenderedPageBreak/>
        <w:t>proti</w:t>
      </w:r>
      <w:r w:rsidR="00A61519">
        <w:rPr>
          <w:rFonts w:ascii="Arial" w:hAnsi="Arial" w:cs="Arial"/>
          <w:sz w:val="20"/>
          <w:szCs w:val="20"/>
        </w:rPr>
        <w:t> </w:t>
      </w:r>
      <w:r w:rsidR="008366E3">
        <w:rPr>
          <w:rFonts w:ascii="Arial" w:hAnsi="Arial" w:cs="Arial"/>
          <w:sz w:val="20"/>
          <w:szCs w:val="20"/>
        </w:rPr>
        <w:t>stohování kontejnerů do výšky, což je jev známý z kontejnerových překladišť, který by ovlivnil estetické kvality území nevhodným způsobem. Je stanoven dostatečně vysoko na to, aby jej jednotlivý kontejner i při osazení na soklu na mírně svažitém terénu bez obtíží splnil, a aby umožnil i</w:t>
      </w:r>
      <w:r w:rsidR="00A61519">
        <w:rPr>
          <w:rFonts w:ascii="Arial" w:hAnsi="Arial" w:cs="Arial"/>
          <w:sz w:val="20"/>
          <w:szCs w:val="20"/>
        </w:rPr>
        <w:t> </w:t>
      </w:r>
      <w:r w:rsidR="008366E3">
        <w:rPr>
          <w:rFonts w:ascii="Arial" w:hAnsi="Arial" w:cs="Arial"/>
          <w:sz w:val="20"/>
          <w:szCs w:val="20"/>
        </w:rPr>
        <w:t>jiné, krajinářsky citlivější řešení, např. umístění zařízení pro skladování elektřiny v budovách s jinou než rovnou střechou</w:t>
      </w:r>
      <w:bookmarkEnd w:id="5"/>
      <w:r w:rsidR="008366E3">
        <w:rPr>
          <w:rFonts w:ascii="Arial" w:hAnsi="Arial" w:cs="Arial"/>
          <w:sz w:val="20"/>
          <w:szCs w:val="20"/>
        </w:rPr>
        <w:t>.</w:t>
      </w:r>
    </w:p>
    <w:p w14:paraId="2393E3DD" w14:textId="095138D7" w:rsidR="008366E3" w:rsidRPr="005840B4" w:rsidRDefault="000247D2" w:rsidP="00A04ECB">
      <w:pPr>
        <w:pStyle w:val="Zkladntext"/>
        <w:spacing w:line="276" w:lineRule="auto"/>
        <w:jc w:val="both"/>
      </w:pPr>
      <w:r>
        <w:t>Podmínka v odst. 3</w:t>
      </w:r>
      <w:r w:rsidR="00406D1B">
        <w:t>.1</w:t>
      </w:r>
      <w:r>
        <w:t xml:space="preserve"> písm. </w:t>
      </w:r>
      <w:r w:rsidR="00EA3EF7">
        <w:t>c</w:t>
      </w:r>
      <w:r w:rsidR="006472B1">
        <w:t>)</w:t>
      </w:r>
      <w:r w:rsidR="00EA3EF7">
        <w:t xml:space="preserve"> </w:t>
      </w:r>
      <w:r w:rsidR="008366E3" w:rsidRPr="005840B4">
        <w:t xml:space="preserve">je </w:t>
      </w:r>
      <w:bookmarkStart w:id="7" w:name="_Hlk214039545"/>
      <w:r w:rsidR="008366E3" w:rsidRPr="005840B4">
        <w:t xml:space="preserve">komplementární k ostatním požadavkům zaměřeným na ochranu krajinného rázu. Jejím hlavním účelem je minimalizace negativních vizuálních dopadů a rušivých vlivů souvisejících s realizací záměru, zejména pak zajištění </w:t>
      </w:r>
      <w:r w:rsidR="008366E3">
        <w:t>harmonického</w:t>
      </w:r>
      <w:r w:rsidR="008366E3" w:rsidRPr="005840B4">
        <w:t xml:space="preserve"> začlenění vedlejších staveb elektrárny do stávající krajinné struktury.</w:t>
      </w:r>
      <w:r w:rsidR="008366E3">
        <w:t xml:space="preserve"> Podmínka </w:t>
      </w:r>
      <w:r w:rsidR="008366E3" w:rsidRPr="005840B4">
        <w:t xml:space="preserve">sleduje cíl zachovat krajinný ráz zemědělsky </w:t>
      </w:r>
      <w:r w:rsidR="001348F6">
        <w:t>o</w:t>
      </w:r>
      <w:r w:rsidR="008366E3" w:rsidRPr="005840B4">
        <w:t>bhospodařované</w:t>
      </w:r>
      <w:r w:rsidR="00570C4D">
        <w:t xml:space="preserve"> venkovské</w:t>
      </w:r>
      <w:r w:rsidR="008366E3" w:rsidRPr="005840B4">
        <w:t xml:space="preserve"> krajiny, z tohoto důvodu je kladen důraz na</w:t>
      </w:r>
      <w:r w:rsidR="00570C4D">
        <w:t>:</w:t>
      </w:r>
    </w:p>
    <w:p w14:paraId="7B995412" w14:textId="77777777" w:rsidR="008366E3" w:rsidRPr="005840B4" w:rsidRDefault="008366E3" w:rsidP="00A04ECB">
      <w:pPr>
        <w:pStyle w:val="Zkladntext"/>
        <w:numPr>
          <w:ilvl w:val="0"/>
          <w:numId w:val="17"/>
        </w:numPr>
        <w:spacing w:line="276" w:lineRule="auto"/>
        <w:jc w:val="both"/>
      </w:pPr>
      <w:r w:rsidRPr="005840B4">
        <w:t>Použití matných povrchových úprav – ty mají eliminovat odlesky a vizuálně rušivé jevy za</w:t>
      </w:r>
      <w:r w:rsidR="00F17768">
        <w:t> </w:t>
      </w:r>
      <w:r w:rsidRPr="005840B4">
        <w:t>slunečného počasí.</w:t>
      </w:r>
    </w:p>
    <w:p w14:paraId="443B3EFC" w14:textId="77777777" w:rsidR="008366E3" w:rsidRPr="00A61519" w:rsidRDefault="008366E3" w:rsidP="00A04ECB">
      <w:pPr>
        <w:pStyle w:val="Zkladntext"/>
        <w:numPr>
          <w:ilvl w:val="0"/>
          <w:numId w:val="17"/>
        </w:numPr>
        <w:spacing w:line="276" w:lineRule="auto"/>
        <w:jc w:val="both"/>
      </w:pPr>
      <w:r w:rsidRPr="005840B4">
        <w:t xml:space="preserve">Volbu tlumených, přírodních a neutrálních odstínů u vedlejších staveb a technických prvků – </w:t>
      </w:r>
      <w:r w:rsidRPr="00A61519">
        <w:t>cílem je dosažení vizuálního souladu s okolní krajinou a potlačení kontrastů.</w:t>
      </w:r>
    </w:p>
    <w:p w14:paraId="2FEC1A8C" w14:textId="40E1EDF1" w:rsidR="008366E3" w:rsidRDefault="008366E3" w:rsidP="00A04ECB">
      <w:pPr>
        <w:spacing w:after="120" w:line="276" w:lineRule="auto"/>
        <w:jc w:val="both"/>
        <w:rPr>
          <w:rFonts w:ascii="Arial" w:hAnsi="Arial" w:cs="Arial"/>
          <w:kern w:val="2"/>
          <w:sz w:val="20"/>
          <w:szCs w:val="20"/>
        </w:rPr>
      </w:pPr>
      <w:r w:rsidRPr="00A61519">
        <w:rPr>
          <w:rFonts w:ascii="Arial" w:hAnsi="Arial" w:cs="Arial"/>
          <w:kern w:val="2"/>
          <w:sz w:val="20"/>
          <w:szCs w:val="20"/>
        </w:rPr>
        <w:t xml:space="preserve">Pohledově exponovaný charakter lokality, zejména </w:t>
      </w:r>
      <w:r w:rsidR="00A61519" w:rsidRPr="00A61519">
        <w:rPr>
          <w:rFonts w:ascii="Arial" w:hAnsi="Arial" w:cs="Arial"/>
          <w:kern w:val="2"/>
          <w:sz w:val="20"/>
          <w:szCs w:val="20"/>
        </w:rPr>
        <w:t>od sídel Kunovice, Lhota</w:t>
      </w:r>
      <w:r w:rsidR="00A22675">
        <w:rPr>
          <w:rFonts w:ascii="Arial" w:hAnsi="Arial" w:cs="Arial"/>
          <w:kern w:val="2"/>
          <w:sz w:val="20"/>
          <w:szCs w:val="20"/>
        </w:rPr>
        <w:t>, Kelč,</w:t>
      </w:r>
      <w:r w:rsidR="00E8713A">
        <w:rPr>
          <w:rFonts w:ascii="Arial" w:hAnsi="Arial" w:cs="Arial"/>
          <w:kern w:val="2"/>
          <w:sz w:val="20"/>
          <w:szCs w:val="20"/>
        </w:rPr>
        <w:t xml:space="preserve"> Police, Podolí a Loučka</w:t>
      </w:r>
      <w:r w:rsidR="000100B6" w:rsidRPr="00A61519">
        <w:rPr>
          <w:rFonts w:ascii="Arial" w:hAnsi="Arial" w:cs="Arial"/>
          <w:kern w:val="2"/>
          <w:sz w:val="20"/>
          <w:szCs w:val="20"/>
        </w:rPr>
        <w:t xml:space="preserve">, </w:t>
      </w:r>
      <w:r w:rsidRPr="00A61519">
        <w:rPr>
          <w:rFonts w:ascii="Arial" w:hAnsi="Arial" w:cs="Arial"/>
          <w:kern w:val="2"/>
          <w:sz w:val="20"/>
          <w:szCs w:val="20"/>
        </w:rPr>
        <w:t>vyžaduje obzvláště citlivý přístup k umisťování stavebních a technických prvků. Výše uvedené požadavky jsou proto nezbytné</w:t>
      </w:r>
      <w:r w:rsidRPr="00976A38">
        <w:rPr>
          <w:rFonts w:ascii="Arial" w:hAnsi="Arial" w:cs="Arial"/>
          <w:kern w:val="2"/>
          <w:sz w:val="20"/>
          <w:szCs w:val="20"/>
        </w:rPr>
        <w:t xml:space="preserve"> k ochraně estetických a kulturních hodnot území, k udržení integrity krajinného rázu a k naplnění principů udržitelného rozvoje.</w:t>
      </w:r>
      <w:bookmarkEnd w:id="7"/>
    </w:p>
    <w:p w14:paraId="0FC32DE7" w14:textId="72BE5326" w:rsidR="006A7C01" w:rsidRDefault="006A7C01" w:rsidP="76932847">
      <w:pPr>
        <w:spacing w:after="120" w:line="276" w:lineRule="auto"/>
        <w:jc w:val="both"/>
        <w:rPr>
          <w:rFonts w:ascii="Arial" w:hAnsi="Arial" w:cs="Arial"/>
          <w:sz w:val="20"/>
          <w:szCs w:val="20"/>
        </w:rPr>
      </w:pPr>
      <w:r w:rsidRPr="76932847">
        <w:rPr>
          <w:rFonts w:ascii="Arial" w:hAnsi="Arial" w:cs="Arial"/>
          <w:sz w:val="20"/>
          <w:szCs w:val="20"/>
        </w:rPr>
        <w:t xml:space="preserve">Podmínka v odst. 3.1 písm. d) </w:t>
      </w:r>
      <w:r w:rsidR="008366E3" w:rsidRPr="76932847">
        <w:rPr>
          <w:rFonts w:ascii="Arial" w:hAnsi="Arial" w:cs="Arial"/>
          <w:sz w:val="20"/>
          <w:szCs w:val="20"/>
        </w:rPr>
        <w:t xml:space="preserve">je </w:t>
      </w:r>
      <w:bookmarkStart w:id="8" w:name="_Hlk214039827"/>
      <w:r w:rsidR="008366E3" w:rsidRPr="76932847">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 území</w:t>
      </w:r>
      <w:r w:rsidR="75AD0AC6" w:rsidRPr="76932847">
        <w:rPr>
          <w:rFonts w:ascii="Arial" w:hAnsi="Arial" w:cs="Arial"/>
          <w:sz w:val="20"/>
          <w:szCs w:val="20"/>
        </w:rPr>
        <w:t xml:space="preserve">, </w:t>
      </w:r>
      <w:bookmarkEnd w:id="8"/>
      <w:r w:rsidR="75AD0AC6" w:rsidRPr="76932847">
        <w:rPr>
          <w:rFonts w:ascii="Arial" w:eastAsia="Arial" w:hAnsi="Arial" w:cs="Arial"/>
          <w:sz w:val="20"/>
          <w:szCs w:val="20"/>
        </w:rPr>
        <w:t>a také ochranu zájmů ministerstva obrany na vymezení kuželů letového provozu a</w:t>
      </w:r>
      <w:r w:rsidR="00C5533B">
        <w:rPr>
          <w:rFonts w:ascii="Arial" w:eastAsia="Arial" w:hAnsi="Arial" w:cs="Arial"/>
          <w:sz w:val="20"/>
          <w:szCs w:val="20"/>
        </w:rPr>
        <w:t> </w:t>
      </w:r>
      <w:r w:rsidR="75AD0AC6" w:rsidRPr="76932847">
        <w:rPr>
          <w:rFonts w:ascii="Arial" w:eastAsia="Arial" w:hAnsi="Arial" w:cs="Arial"/>
          <w:sz w:val="20"/>
          <w:szCs w:val="20"/>
        </w:rPr>
        <w:t>radioreléového vedení. Bod neomezuje povinnost investora respektovat právní úpravu ZPF a</w:t>
      </w:r>
      <w:r w:rsidR="00C5533B">
        <w:rPr>
          <w:rFonts w:ascii="Arial" w:eastAsia="Arial" w:hAnsi="Arial" w:cs="Arial"/>
          <w:sz w:val="20"/>
          <w:szCs w:val="20"/>
        </w:rPr>
        <w:t> </w:t>
      </w:r>
      <w:r w:rsidR="75AD0AC6" w:rsidRPr="76932847">
        <w:rPr>
          <w:rFonts w:ascii="Arial" w:eastAsia="Arial" w:hAnsi="Arial" w:cs="Arial"/>
          <w:sz w:val="20"/>
          <w:szCs w:val="20"/>
        </w:rPr>
        <w:t>minimalizovat zábor ZPF</w:t>
      </w:r>
      <w:r w:rsidR="008366E3" w:rsidRPr="76932847">
        <w:rPr>
          <w:rFonts w:ascii="Arial" w:hAnsi="Arial" w:cs="Arial"/>
          <w:sz w:val="20"/>
          <w:szCs w:val="20"/>
        </w:rPr>
        <w:t>.</w:t>
      </w:r>
    </w:p>
    <w:p w14:paraId="784160CA" w14:textId="77777777" w:rsidR="008B4273" w:rsidRDefault="008366E3" w:rsidP="00A04ECB">
      <w:pPr>
        <w:spacing w:after="120" w:line="276" w:lineRule="auto"/>
        <w:jc w:val="both"/>
        <w:rPr>
          <w:rFonts w:ascii="Arial" w:hAnsi="Arial" w:cs="Arial"/>
          <w:sz w:val="20"/>
          <w:szCs w:val="20"/>
        </w:rPr>
      </w:pPr>
      <w:r>
        <w:rPr>
          <w:rFonts w:ascii="Arial" w:hAnsi="Arial" w:cs="Arial"/>
          <w:sz w:val="20"/>
          <w:szCs w:val="20"/>
        </w:rPr>
        <w:t>Podmínka v odst. 3.1 písm. e) je stanovena 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w:t>
      </w:r>
      <w:r w:rsidR="4D3CED98" w:rsidRPr="137FA1EF">
        <w:rPr>
          <w:rFonts w:ascii="Arial" w:hAnsi="Arial" w:cs="Arial"/>
          <w:sz w:val="20"/>
          <w:szCs w:val="20"/>
        </w:rPr>
        <w:t>.</w:t>
      </w:r>
    </w:p>
    <w:p w14:paraId="0ADB4C9C" w14:textId="5B0962CC" w:rsidR="00404D6A" w:rsidRPr="00404D6A" w:rsidRDefault="00404D6A" w:rsidP="76932847">
      <w:pPr>
        <w:spacing w:after="120" w:line="276" w:lineRule="auto"/>
        <w:jc w:val="both"/>
        <w:rPr>
          <w:rFonts w:ascii="Arial" w:hAnsi="Arial" w:cs="Arial"/>
          <w:sz w:val="20"/>
          <w:szCs w:val="20"/>
        </w:rPr>
      </w:pPr>
      <w:r w:rsidRPr="76932847">
        <w:rPr>
          <w:rFonts w:ascii="Arial" w:hAnsi="Arial" w:cs="Arial"/>
          <w:sz w:val="20"/>
          <w:szCs w:val="20"/>
        </w:rPr>
        <w:t xml:space="preserve">Podmínka v odst. 3.1 písm. f) </w:t>
      </w:r>
      <w:bookmarkStart w:id="9" w:name="_Hlk214039931"/>
      <w:r w:rsidRPr="76932847">
        <w:rPr>
          <w:rFonts w:ascii="Arial" w:hAnsi="Arial" w:cs="Arial"/>
          <w:sz w:val="20"/>
          <w:szCs w:val="20"/>
        </w:rPr>
        <w:t>je stanovena za účelem zachování funkční organizace zemědělského půdního fondu</w:t>
      </w:r>
      <w:r w:rsidR="36AAD0EA" w:rsidRPr="76932847">
        <w:rPr>
          <w:rFonts w:ascii="Arial" w:hAnsi="Arial" w:cs="Arial"/>
          <w:sz w:val="20"/>
          <w:szCs w:val="20"/>
        </w:rPr>
        <w:t>,</w:t>
      </w:r>
      <w:r w:rsidRPr="76932847">
        <w:rPr>
          <w:rFonts w:ascii="Arial" w:hAnsi="Arial" w:cs="Arial"/>
          <w:sz w:val="20"/>
          <w:szCs w:val="20"/>
        </w:rPr>
        <w:t xml:space="preserve"> zajištění přístupu vlastníků zemědělských pozemků k veřejně přístupné pozemní komunikaci</w:t>
      </w:r>
      <w:r w:rsidR="6EE16052" w:rsidRPr="76932847">
        <w:rPr>
          <w:rFonts w:ascii="Arial" w:hAnsi="Arial" w:cs="Arial"/>
          <w:sz w:val="20"/>
          <w:szCs w:val="20"/>
        </w:rPr>
        <w:t xml:space="preserve"> </w:t>
      </w:r>
      <w:r w:rsidR="6EE16052" w:rsidRPr="76932847">
        <w:rPr>
          <w:rFonts w:ascii="Arial" w:eastAsia="Arial" w:hAnsi="Arial" w:cs="Arial"/>
          <w:sz w:val="20"/>
          <w:szCs w:val="20"/>
        </w:rPr>
        <w:t>a minimalizace odnětí pozemků ze ZPF</w:t>
      </w:r>
      <w:r w:rsidRPr="76932847">
        <w:rPr>
          <w:rFonts w:ascii="Arial" w:hAnsi="Arial" w:cs="Arial"/>
          <w:sz w:val="20"/>
          <w:szCs w:val="20"/>
        </w:rPr>
        <w:t>.</w:t>
      </w:r>
    </w:p>
    <w:p w14:paraId="1A16C1FC" w14:textId="341FEAE5" w:rsidR="00404D6A" w:rsidRPr="003F3F3B" w:rsidRDefault="00404D6A" w:rsidP="00A04ECB">
      <w:pPr>
        <w:spacing w:after="120" w:line="276" w:lineRule="auto"/>
        <w:jc w:val="both"/>
        <w:rPr>
          <w:rFonts w:ascii="Arial" w:hAnsi="Arial" w:cs="Arial"/>
          <w:sz w:val="20"/>
          <w:szCs w:val="20"/>
          <w:highlight w:val="cyan"/>
        </w:rPr>
      </w:pPr>
      <w:r w:rsidRPr="00404D6A">
        <w:rPr>
          <w:rFonts w:ascii="Arial" w:hAnsi="Arial" w:cs="Arial"/>
          <w:sz w:val="20"/>
          <w:szCs w:val="20"/>
        </w:rPr>
        <w:t xml:space="preserve">Podmínka v odst. 3.1 písm. </w:t>
      </w:r>
      <w:r>
        <w:rPr>
          <w:rFonts w:ascii="Arial" w:hAnsi="Arial" w:cs="Arial"/>
          <w:sz w:val="20"/>
          <w:szCs w:val="20"/>
        </w:rPr>
        <w:t>g</w:t>
      </w:r>
      <w:r w:rsidRPr="00404D6A">
        <w:rPr>
          <w:rFonts w:ascii="Arial" w:hAnsi="Arial" w:cs="Arial"/>
          <w:sz w:val="20"/>
          <w:szCs w:val="20"/>
        </w:rPr>
        <w:t>) je stanovena za účelem zachování protierozních opatření, která byla vytvořena na základě rozhodnutí o pozemkových úpravách podle § 11 zákona č. 139/2002 Sb., o</w:t>
      </w:r>
      <w:r w:rsidR="008B4273">
        <w:rPr>
          <w:rFonts w:ascii="Arial" w:hAnsi="Arial" w:cs="Arial"/>
          <w:sz w:val="20"/>
          <w:szCs w:val="20"/>
        </w:rPr>
        <w:t> </w:t>
      </w:r>
      <w:r w:rsidRPr="00404D6A">
        <w:rPr>
          <w:rFonts w:ascii="Arial" w:hAnsi="Arial" w:cs="Arial"/>
          <w:sz w:val="20"/>
          <w:szCs w:val="20"/>
        </w:rPr>
        <w:t>pozemkových úpravách a pozemkových úřadech, nebo na základě rozhodnutí o uložení nápravného opatření podle § 3c zákona č. 334/1992 Sb., o ochraně zemědělského půdního fondu</w:t>
      </w:r>
      <w:r w:rsidR="00D11123">
        <w:rPr>
          <w:rFonts w:ascii="Arial" w:hAnsi="Arial" w:cs="Arial"/>
          <w:sz w:val="20"/>
          <w:szCs w:val="20"/>
        </w:rPr>
        <w:t>.</w:t>
      </w:r>
    </w:p>
    <w:bookmarkEnd w:id="9"/>
    <w:p w14:paraId="761C94B2" w14:textId="392075AD" w:rsidR="003F3F3B" w:rsidRPr="00301888" w:rsidRDefault="00F61B25" w:rsidP="4060014D">
      <w:pPr>
        <w:spacing w:after="120" w:line="276" w:lineRule="auto"/>
        <w:jc w:val="both"/>
        <w:rPr>
          <w:rFonts w:ascii="Arial" w:hAnsi="Arial" w:cs="Arial"/>
          <w:sz w:val="20"/>
          <w:szCs w:val="20"/>
        </w:rPr>
      </w:pPr>
      <w:r w:rsidRPr="4060014D">
        <w:rPr>
          <w:rFonts w:ascii="Arial" w:hAnsi="Arial" w:cs="Arial"/>
          <w:sz w:val="20"/>
          <w:szCs w:val="20"/>
        </w:rPr>
        <w:t>Podmínka v odst. 3</w:t>
      </w:r>
      <w:r w:rsidR="00406D1B" w:rsidRPr="4060014D">
        <w:rPr>
          <w:rFonts w:ascii="Arial" w:hAnsi="Arial" w:cs="Arial"/>
          <w:sz w:val="20"/>
          <w:szCs w:val="20"/>
        </w:rPr>
        <w:t>.1</w:t>
      </w:r>
      <w:r w:rsidRPr="4060014D">
        <w:rPr>
          <w:rFonts w:ascii="Arial" w:hAnsi="Arial" w:cs="Arial"/>
          <w:sz w:val="20"/>
          <w:szCs w:val="20"/>
        </w:rPr>
        <w:t xml:space="preserve"> písm. </w:t>
      </w:r>
      <w:r w:rsidR="00404D6A" w:rsidRPr="4060014D">
        <w:rPr>
          <w:rFonts w:ascii="Arial" w:hAnsi="Arial" w:cs="Arial"/>
          <w:sz w:val="20"/>
          <w:szCs w:val="20"/>
        </w:rPr>
        <w:t>h</w:t>
      </w:r>
      <w:r w:rsidR="008366E3" w:rsidRPr="4060014D">
        <w:rPr>
          <w:rFonts w:ascii="Arial" w:hAnsi="Arial" w:cs="Arial"/>
          <w:sz w:val="20"/>
          <w:szCs w:val="20"/>
        </w:rPr>
        <w:t xml:space="preserve">) </w:t>
      </w:r>
      <w:bookmarkStart w:id="10" w:name="_Hlk214040006"/>
      <w:r w:rsidR="008366E3" w:rsidRPr="4060014D">
        <w:rPr>
          <w:rFonts w:ascii="Arial" w:hAnsi="Arial" w:cs="Arial"/>
          <w:sz w:val="20"/>
          <w:szCs w:val="20"/>
        </w:rPr>
        <w:t xml:space="preserve">je stanovena za účelem ochrany hydrologických podmínek v územích, která mají charakter mokřadu (bez ohledu na to, jak jsou příslušné pozemky označeny v katastru nemovitostí) a na ochranu trvalých i občasných vodních toků. Vzdálenost min. 8 metrů od břehové hrany je stanovena s ohledem na provádění manipulace a údržby vodních ploch a toků a minimalizaci vlivů záměrů na pobřežní vegetaci. </w:t>
      </w:r>
      <w:r w:rsidR="00025274" w:rsidRPr="4060014D">
        <w:rPr>
          <w:rFonts w:ascii="Arial" w:hAnsi="Arial" w:cs="Arial"/>
          <w:sz w:val="20"/>
          <w:szCs w:val="20"/>
        </w:rPr>
        <w:t>P</w:t>
      </w:r>
      <w:r w:rsidR="00DC67B1" w:rsidRPr="4060014D">
        <w:rPr>
          <w:rFonts w:ascii="Arial" w:hAnsi="Arial" w:cs="Arial"/>
          <w:sz w:val="20"/>
          <w:szCs w:val="20"/>
        </w:rPr>
        <w:t xml:space="preserve">odmínka cílí </w:t>
      </w:r>
      <w:r w:rsidR="00025274" w:rsidRPr="4060014D">
        <w:rPr>
          <w:rFonts w:ascii="Arial" w:hAnsi="Arial" w:cs="Arial"/>
          <w:sz w:val="20"/>
          <w:szCs w:val="20"/>
        </w:rPr>
        <w:t xml:space="preserve">zejména </w:t>
      </w:r>
      <w:r w:rsidR="00DC67B1" w:rsidRPr="4060014D">
        <w:rPr>
          <w:rFonts w:ascii="Arial" w:hAnsi="Arial" w:cs="Arial"/>
          <w:sz w:val="20"/>
          <w:szCs w:val="20"/>
        </w:rPr>
        <w:t>na pozemky</w:t>
      </w:r>
      <w:r w:rsidR="00BE350E" w:rsidRPr="4060014D">
        <w:rPr>
          <w:rFonts w:ascii="Arial" w:hAnsi="Arial" w:cs="Arial"/>
          <w:sz w:val="20"/>
          <w:szCs w:val="20"/>
        </w:rPr>
        <w:t>,</w:t>
      </w:r>
      <w:r w:rsidR="000E5EA5" w:rsidRPr="4060014D">
        <w:rPr>
          <w:rFonts w:ascii="Arial" w:hAnsi="Arial" w:cs="Arial"/>
          <w:sz w:val="20"/>
          <w:szCs w:val="20"/>
        </w:rPr>
        <w:t xml:space="preserve"> </w:t>
      </w:r>
      <w:r w:rsidR="00BE350E" w:rsidRPr="4060014D">
        <w:rPr>
          <w:rFonts w:ascii="Arial" w:hAnsi="Arial" w:cs="Arial"/>
          <w:sz w:val="20"/>
          <w:szCs w:val="20"/>
        </w:rPr>
        <w:t>na kterých se nachází drobné a občasné vodní toky</w:t>
      </w:r>
      <w:r w:rsidR="00123F10" w:rsidRPr="4060014D">
        <w:rPr>
          <w:rFonts w:ascii="Arial" w:hAnsi="Arial" w:cs="Arial"/>
          <w:sz w:val="20"/>
          <w:szCs w:val="20"/>
        </w:rPr>
        <w:t xml:space="preserve">, zejména </w:t>
      </w:r>
      <w:r w:rsidR="00EC48FE" w:rsidRPr="4060014D">
        <w:rPr>
          <w:rFonts w:ascii="Arial" w:hAnsi="Arial" w:cs="Arial"/>
          <w:sz w:val="20"/>
          <w:szCs w:val="20"/>
        </w:rPr>
        <w:t>Hájový potok</w:t>
      </w:r>
      <w:r w:rsidR="2E2273B0" w:rsidRPr="4060014D">
        <w:rPr>
          <w:rFonts w:ascii="Arial" w:hAnsi="Arial" w:cs="Arial"/>
          <w:sz w:val="20"/>
          <w:szCs w:val="20"/>
        </w:rPr>
        <w:t xml:space="preserve"> a</w:t>
      </w:r>
      <w:r w:rsidR="00C5533B">
        <w:rPr>
          <w:rFonts w:ascii="Arial" w:hAnsi="Arial" w:cs="Arial"/>
          <w:sz w:val="20"/>
          <w:szCs w:val="20"/>
        </w:rPr>
        <w:t> jeho přítoky</w:t>
      </w:r>
      <w:r w:rsidR="1B11DDC0" w:rsidRPr="4060014D">
        <w:rPr>
          <w:rFonts w:ascii="Arial" w:hAnsi="Arial" w:cs="Arial"/>
          <w:sz w:val="20"/>
          <w:szCs w:val="20"/>
        </w:rPr>
        <w:t>.</w:t>
      </w:r>
      <w:r w:rsidR="00123F10" w:rsidRPr="4060014D">
        <w:rPr>
          <w:rFonts w:ascii="Arial" w:hAnsi="Arial" w:cs="Arial"/>
          <w:sz w:val="20"/>
          <w:szCs w:val="20"/>
        </w:rPr>
        <w:t xml:space="preserve"> </w:t>
      </w:r>
      <w:r w:rsidR="42298F3E" w:rsidRPr="4060014D">
        <w:rPr>
          <w:rFonts w:ascii="Arial" w:hAnsi="Arial" w:cs="Arial"/>
          <w:sz w:val="20"/>
          <w:szCs w:val="20"/>
        </w:rPr>
        <w:t>V</w:t>
      </w:r>
      <w:r w:rsidR="00DC67B1" w:rsidRPr="4060014D">
        <w:rPr>
          <w:rFonts w:ascii="Arial" w:hAnsi="Arial" w:cs="Arial"/>
          <w:sz w:val="20"/>
          <w:szCs w:val="20"/>
        </w:rPr>
        <w:t>ztahuje se ale i na další pozemky v akcelerační oblasti, pokud by měly charakter mokřadu, trvalého či občasného vodního toku. Obecná ustanovení právních předpisů, která požadují minimalizaci zásahů do vodních poměrů v území bez ohledu na typ území (např. § 148 odst. 1 písm. g) stavebního zákona, § 6 odst. 3 zákona č. 254/2001 Sb., o vodách a o změně některých zákonů (vodní zákon), ve znění pozdějších předpisů, § 4 odst. 1 písm. h) zákona č. 334/1992 Sb., o</w:t>
      </w:r>
      <w:r w:rsidR="00123F10" w:rsidRPr="4060014D">
        <w:rPr>
          <w:rFonts w:ascii="Arial" w:hAnsi="Arial" w:cs="Arial"/>
          <w:sz w:val="20"/>
          <w:szCs w:val="20"/>
        </w:rPr>
        <w:t> </w:t>
      </w:r>
      <w:r w:rsidR="00DC67B1" w:rsidRPr="4060014D">
        <w:rPr>
          <w:rFonts w:ascii="Arial" w:hAnsi="Arial" w:cs="Arial"/>
          <w:sz w:val="20"/>
          <w:szCs w:val="20"/>
        </w:rPr>
        <w:t>ochraně zemědělského půdního fondu, ve znění pozdějších předpisů) tím nejsou dotčena</w:t>
      </w:r>
      <w:bookmarkEnd w:id="10"/>
      <w:r w:rsidR="00991287" w:rsidRPr="4060014D">
        <w:rPr>
          <w:rFonts w:ascii="Arial" w:hAnsi="Arial" w:cs="Arial"/>
          <w:sz w:val="20"/>
          <w:szCs w:val="20"/>
        </w:rPr>
        <w:t>.</w:t>
      </w:r>
      <w:r w:rsidR="00E537EB" w:rsidRPr="4060014D">
        <w:rPr>
          <w:rFonts w:ascii="Arial" w:hAnsi="Arial" w:cs="Arial"/>
          <w:sz w:val="20"/>
          <w:szCs w:val="20"/>
        </w:rPr>
        <w:t xml:space="preserve"> </w:t>
      </w:r>
    </w:p>
    <w:p w14:paraId="41815AB0" w14:textId="34CAF2BA" w:rsidR="00025274" w:rsidRPr="00025274" w:rsidRDefault="00E537EB" w:rsidP="00A04ECB">
      <w:pPr>
        <w:spacing w:after="120" w:line="276" w:lineRule="auto"/>
        <w:jc w:val="both"/>
        <w:rPr>
          <w:rFonts w:ascii="Arial" w:hAnsi="Arial" w:cs="Arial"/>
          <w:sz w:val="20"/>
          <w:szCs w:val="20"/>
        </w:rPr>
      </w:pPr>
      <w:r w:rsidRPr="00301888">
        <w:rPr>
          <w:rFonts w:ascii="Arial" w:hAnsi="Arial" w:cs="Arial"/>
          <w:sz w:val="20"/>
          <w:szCs w:val="20"/>
        </w:rPr>
        <w:lastRenderedPageBreak/>
        <w:t>Podmínka v odst. 3</w:t>
      </w:r>
      <w:r w:rsidR="00406D1B" w:rsidRPr="00301888">
        <w:rPr>
          <w:rFonts w:ascii="Arial" w:hAnsi="Arial" w:cs="Arial"/>
          <w:sz w:val="20"/>
          <w:szCs w:val="20"/>
        </w:rPr>
        <w:t>.1</w:t>
      </w:r>
      <w:r w:rsidRPr="00301888">
        <w:rPr>
          <w:rFonts w:ascii="Arial" w:hAnsi="Arial" w:cs="Arial"/>
          <w:sz w:val="20"/>
          <w:szCs w:val="20"/>
        </w:rPr>
        <w:t xml:space="preserve"> písm. </w:t>
      </w:r>
      <w:r w:rsidR="00404D6A" w:rsidRPr="00301888">
        <w:rPr>
          <w:rFonts w:ascii="Arial" w:hAnsi="Arial" w:cs="Arial"/>
          <w:sz w:val="20"/>
          <w:szCs w:val="20"/>
        </w:rPr>
        <w:t>i</w:t>
      </w:r>
      <w:r w:rsidRPr="00301888">
        <w:rPr>
          <w:rFonts w:ascii="Arial" w:hAnsi="Arial" w:cs="Arial"/>
          <w:sz w:val="20"/>
          <w:szCs w:val="20"/>
        </w:rPr>
        <w:t>)</w:t>
      </w:r>
      <w:r w:rsidR="00B42B40" w:rsidRPr="00301888">
        <w:rPr>
          <w:rFonts w:ascii="Arial" w:hAnsi="Arial" w:cs="Arial"/>
          <w:sz w:val="20"/>
          <w:szCs w:val="20"/>
        </w:rPr>
        <w:t xml:space="preserve"> </w:t>
      </w:r>
      <w:r w:rsidR="005C160A" w:rsidRPr="00301888">
        <w:rPr>
          <w:rFonts w:ascii="Arial" w:hAnsi="Arial" w:cs="Arial"/>
          <w:sz w:val="20"/>
          <w:szCs w:val="20"/>
        </w:rPr>
        <w:t xml:space="preserve">je </w:t>
      </w:r>
      <w:bookmarkStart w:id="11" w:name="_Hlk214040715"/>
      <w:r w:rsidR="005C160A" w:rsidRPr="00301888">
        <w:rPr>
          <w:rFonts w:ascii="Arial" w:hAnsi="Arial" w:cs="Arial"/>
          <w:sz w:val="20"/>
          <w:szCs w:val="20"/>
        </w:rPr>
        <w:t xml:space="preserve">stanovena za účelem ochrany skladebných prvků ÚSES. Vymezení akcelerační oblasti respektuje nadregionální </w:t>
      </w:r>
      <w:r w:rsidR="00301888" w:rsidRPr="00301888">
        <w:rPr>
          <w:rFonts w:ascii="Arial" w:hAnsi="Arial" w:cs="Arial"/>
          <w:sz w:val="20"/>
          <w:szCs w:val="20"/>
        </w:rPr>
        <w:t xml:space="preserve">a regionální </w:t>
      </w:r>
      <w:r w:rsidR="005C160A" w:rsidRPr="00301888">
        <w:rPr>
          <w:rFonts w:ascii="Arial" w:hAnsi="Arial" w:cs="Arial"/>
          <w:sz w:val="20"/>
          <w:szCs w:val="20"/>
        </w:rPr>
        <w:t>biocentra tak, že se jim vyhýbá, s ohledem na</w:t>
      </w:r>
      <w:r w:rsidR="00301888" w:rsidRPr="00301888">
        <w:rPr>
          <w:rFonts w:ascii="Arial" w:hAnsi="Arial" w:cs="Arial"/>
          <w:sz w:val="20"/>
          <w:szCs w:val="20"/>
        </w:rPr>
        <w:t> </w:t>
      </w:r>
      <w:r w:rsidR="005C160A" w:rsidRPr="00301888">
        <w:rPr>
          <w:rFonts w:ascii="Arial" w:hAnsi="Arial" w:cs="Arial"/>
          <w:sz w:val="20"/>
          <w:szCs w:val="20"/>
        </w:rPr>
        <w:t>měřítko a</w:t>
      </w:r>
      <w:r w:rsidR="001D5B8C" w:rsidRPr="00301888">
        <w:rPr>
          <w:rFonts w:ascii="Arial" w:hAnsi="Arial" w:cs="Arial"/>
          <w:sz w:val="20"/>
          <w:szCs w:val="20"/>
        </w:rPr>
        <w:t> </w:t>
      </w:r>
      <w:r w:rsidR="005C160A" w:rsidRPr="00301888">
        <w:rPr>
          <w:rFonts w:ascii="Arial" w:hAnsi="Arial" w:cs="Arial"/>
          <w:sz w:val="20"/>
          <w:szCs w:val="20"/>
        </w:rPr>
        <w:t>podrobnost vymezení v ÚRP se však nelze ve všech případech zcela vyhnout prvkům nižší hierarchické řady</w:t>
      </w:r>
      <w:r w:rsidR="00986655" w:rsidRPr="00301888">
        <w:rPr>
          <w:rFonts w:ascii="Arial" w:hAnsi="Arial" w:cs="Arial"/>
          <w:sz w:val="20"/>
          <w:szCs w:val="20"/>
        </w:rPr>
        <w:t>, tedy biocentrům</w:t>
      </w:r>
      <w:r w:rsidR="005C160A" w:rsidRPr="00301888">
        <w:rPr>
          <w:rFonts w:ascii="Arial" w:hAnsi="Arial" w:cs="Arial"/>
          <w:sz w:val="20"/>
          <w:szCs w:val="20"/>
        </w:rPr>
        <w:t xml:space="preserve"> </w:t>
      </w:r>
      <w:r w:rsidR="00025274" w:rsidRPr="00301888">
        <w:rPr>
          <w:rFonts w:ascii="Arial" w:hAnsi="Arial" w:cs="Arial"/>
          <w:sz w:val="20"/>
          <w:szCs w:val="20"/>
        </w:rPr>
        <w:t xml:space="preserve">lokálního ÚSES a </w:t>
      </w:r>
      <w:r w:rsidR="00986655" w:rsidRPr="00301888">
        <w:rPr>
          <w:rFonts w:ascii="Arial" w:hAnsi="Arial" w:cs="Arial"/>
          <w:sz w:val="20"/>
          <w:szCs w:val="20"/>
        </w:rPr>
        <w:t xml:space="preserve">všem </w:t>
      </w:r>
      <w:r w:rsidR="00025274" w:rsidRPr="00301888">
        <w:rPr>
          <w:rFonts w:ascii="Arial" w:hAnsi="Arial" w:cs="Arial"/>
          <w:sz w:val="20"/>
          <w:szCs w:val="20"/>
        </w:rPr>
        <w:t>biokoridor</w:t>
      </w:r>
      <w:r w:rsidR="005C160A" w:rsidRPr="00301888">
        <w:rPr>
          <w:rFonts w:ascii="Arial" w:hAnsi="Arial" w:cs="Arial"/>
          <w:sz w:val="20"/>
          <w:szCs w:val="20"/>
        </w:rPr>
        <w:t>ům</w:t>
      </w:r>
      <w:r w:rsidR="00986655" w:rsidRPr="00301888">
        <w:rPr>
          <w:rFonts w:ascii="Arial" w:hAnsi="Arial" w:cs="Arial"/>
          <w:sz w:val="20"/>
          <w:szCs w:val="20"/>
        </w:rPr>
        <w:t>. Biocentra jsou pro</w:t>
      </w:r>
      <w:r w:rsidR="00F17768" w:rsidRPr="00301888">
        <w:rPr>
          <w:rFonts w:ascii="Arial" w:hAnsi="Arial" w:cs="Arial"/>
          <w:sz w:val="20"/>
          <w:szCs w:val="20"/>
        </w:rPr>
        <w:t> </w:t>
      </w:r>
      <w:r w:rsidR="00986655" w:rsidRPr="00301888">
        <w:rPr>
          <w:rFonts w:ascii="Arial" w:hAnsi="Arial" w:cs="Arial"/>
          <w:sz w:val="20"/>
          <w:szCs w:val="20"/>
        </w:rPr>
        <w:t xml:space="preserve">umísťování záměrů OZE zcela nevhodná, biokoridorům je vhodné se vyhnout, nicméně nelze zcela eliminovat </w:t>
      </w:r>
      <w:r w:rsidR="00025274" w:rsidRPr="00301888">
        <w:rPr>
          <w:rFonts w:ascii="Arial" w:hAnsi="Arial" w:cs="Arial"/>
          <w:sz w:val="20"/>
          <w:szCs w:val="20"/>
        </w:rPr>
        <w:t>křížení liniové dopravní a technické infrastruktury s</w:t>
      </w:r>
      <w:r w:rsidR="00986655" w:rsidRPr="00301888">
        <w:rPr>
          <w:rFonts w:ascii="Arial" w:hAnsi="Arial" w:cs="Arial"/>
          <w:sz w:val="20"/>
          <w:szCs w:val="20"/>
        </w:rPr>
        <w:t> </w:t>
      </w:r>
      <w:r w:rsidR="00025274" w:rsidRPr="00301888">
        <w:rPr>
          <w:rFonts w:ascii="Arial" w:hAnsi="Arial" w:cs="Arial"/>
          <w:sz w:val="20"/>
          <w:szCs w:val="20"/>
        </w:rPr>
        <w:t>biokoridory</w:t>
      </w:r>
      <w:r w:rsidR="00986655" w:rsidRPr="00301888">
        <w:rPr>
          <w:rFonts w:ascii="Arial" w:hAnsi="Arial" w:cs="Arial"/>
          <w:sz w:val="20"/>
          <w:szCs w:val="20"/>
        </w:rPr>
        <w:t>, to je tedy povoleno, vliv na vymezený prvek ÚSES je v tomto případně minimální a jeho funkčnost nenarušuje</w:t>
      </w:r>
      <w:bookmarkEnd w:id="11"/>
      <w:r w:rsidR="00025274" w:rsidRPr="00301888">
        <w:rPr>
          <w:rFonts w:ascii="Arial" w:hAnsi="Arial" w:cs="Arial"/>
          <w:sz w:val="20"/>
          <w:szCs w:val="20"/>
        </w:rPr>
        <w:t>.</w:t>
      </w:r>
    </w:p>
    <w:p w14:paraId="1A80ECAE" w14:textId="25CA37B5" w:rsidR="00490349" w:rsidRPr="00243EA4" w:rsidRDefault="00B42B40" w:rsidP="76932847">
      <w:pPr>
        <w:spacing w:after="120" w:line="276" w:lineRule="auto"/>
        <w:jc w:val="both"/>
        <w:rPr>
          <w:rFonts w:ascii="Arial" w:hAnsi="Arial" w:cs="Arial"/>
          <w:sz w:val="20"/>
          <w:szCs w:val="20"/>
        </w:rPr>
      </w:pPr>
      <w:r w:rsidRPr="00B70821">
        <w:rPr>
          <w:rFonts w:ascii="Arial" w:hAnsi="Arial" w:cs="Arial"/>
          <w:sz w:val="20"/>
          <w:szCs w:val="20"/>
        </w:rPr>
        <w:t xml:space="preserve">Podmínka v odst. 3.1 písm. </w:t>
      </w:r>
      <w:r w:rsidR="00404D6A" w:rsidRPr="00B70821">
        <w:rPr>
          <w:rFonts w:ascii="Arial" w:hAnsi="Arial" w:cs="Arial"/>
          <w:sz w:val="20"/>
          <w:szCs w:val="20"/>
        </w:rPr>
        <w:t>j</w:t>
      </w:r>
      <w:r w:rsidRPr="00B70821">
        <w:rPr>
          <w:rFonts w:ascii="Arial" w:hAnsi="Arial" w:cs="Arial"/>
          <w:sz w:val="20"/>
          <w:szCs w:val="20"/>
        </w:rPr>
        <w:t xml:space="preserve">) </w:t>
      </w:r>
      <w:bookmarkStart w:id="12" w:name="_Hlk214041025"/>
      <w:r w:rsidR="00490349" w:rsidRPr="00B70821">
        <w:rPr>
          <w:rFonts w:ascii="Arial" w:hAnsi="Arial" w:cs="Arial"/>
          <w:sz w:val="20"/>
          <w:szCs w:val="20"/>
        </w:rPr>
        <w:t>je</w:t>
      </w:r>
      <w:r w:rsidR="00490349" w:rsidRPr="00243EA4">
        <w:rPr>
          <w:rFonts w:ascii="Arial" w:hAnsi="Arial" w:cs="Arial"/>
          <w:sz w:val="20"/>
          <w:szCs w:val="20"/>
        </w:rPr>
        <w:t xml:space="preserve"> stanovena za účelem ochrany </w:t>
      </w:r>
      <w:r w:rsidR="00490349" w:rsidRPr="00EC48FE">
        <w:rPr>
          <w:rFonts w:ascii="Arial" w:hAnsi="Arial" w:cs="Arial"/>
          <w:sz w:val="20"/>
          <w:szCs w:val="20"/>
        </w:rPr>
        <w:t>ptáků</w:t>
      </w:r>
      <w:r w:rsidR="003713E5" w:rsidRPr="00EC48FE">
        <w:rPr>
          <w:rFonts w:ascii="Arial" w:hAnsi="Arial" w:cs="Arial"/>
          <w:sz w:val="20"/>
          <w:szCs w:val="20"/>
        </w:rPr>
        <w:t xml:space="preserve"> a netopýrů</w:t>
      </w:r>
      <w:r w:rsidR="00490349" w:rsidRPr="00EC48FE">
        <w:rPr>
          <w:rFonts w:ascii="Arial" w:hAnsi="Arial" w:cs="Arial"/>
          <w:sz w:val="20"/>
          <w:szCs w:val="20"/>
        </w:rPr>
        <w:t xml:space="preserve">, zejména na ochranu druhů: </w:t>
      </w:r>
      <w:r w:rsidR="01F74416" w:rsidRPr="00EC48FE">
        <w:rPr>
          <w:rFonts w:ascii="Arial" w:hAnsi="Arial" w:cs="Arial"/>
          <w:sz w:val="20"/>
          <w:szCs w:val="20"/>
        </w:rPr>
        <w:t>čáp bílý (</w:t>
      </w:r>
      <w:proofErr w:type="spellStart"/>
      <w:r w:rsidR="01F74416" w:rsidRPr="76932847">
        <w:rPr>
          <w:rFonts w:ascii="Arial" w:hAnsi="Arial" w:cs="Arial"/>
          <w:i/>
          <w:iCs/>
          <w:sz w:val="20"/>
          <w:szCs w:val="20"/>
        </w:rPr>
        <w:t>Ciconia</w:t>
      </w:r>
      <w:proofErr w:type="spellEnd"/>
      <w:r w:rsidR="01F74416" w:rsidRPr="76932847">
        <w:rPr>
          <w:rFonts w:ascii="Arial" w:hAnsi="Arial" w:cs="Arial"/>
          <w:i/>
          <w:iCs/>
          <w:sz w:val="20"/>
          <w:szCs w:val="20"/>
        </w:rPr>
        <w:t xml:space="preserve"> </w:t>
      </w:r>
      <w:proofErr w:type="spellStart"/>
      <w:r w:rsidR="01F74416" w:rsidRPr="76932847">
        <w:rPr>
          <w:rFonts w:ascii="Arial" w:hAnsi="Arial" w:cs="Arial"/>
          <w:i/>
          <w:iCs/>
          <w:sz w:val="20"/>
          <w:szCs w:val="20"/>
        </w:rPr>
        <w:t>ciconia</w:t>
      </w:r>
      <w:proofErr w:type="spellEnd"/>
      <w:r w:rsidR="01F74416" w:rsidRPr="00EC48FE">
        <w:rPr>
          <w:rFonts w:ascii="Arial" w:hAnsi="Arial" w:cs="Arial"/>
          <w:sz w:val="20"/>
          <w:szCs w:val="20"/>
        </w:rPr>
        <w:t>)</w:t>
      </w:r>
      <w:r w:rsidR="49888BA9" w:rsidRPr="00EC48FE">
        <w:rPr>
          <w:rFonts w:ascii="Arial" w:hAnsi="Arial" w:cs="Arial"/>
          <w:sz w:val="20"/>
          <w:szCs w:val="20"/>
        </w:rPr>
        <w:t>,</w:t>
      </w:r>
      <w:r w:rsidR="01F74416" w:rsidRPr="00EC48FE">
        <w:rPr>
          <w:rFonts w:ascii="Arial" w:hAnsi="Arial" w:cs="Arial"/>
          <w:sz w:val="20"/>
          <w:szCs w:val="20"/>
        </w:rPr>
        <w:t xml:space="preserve"> </w:t>
      </w:r>
      <w:r w:rsidR="00B70821" w:rsidRPr="00EC48FE">
        <w:rPr>
          <w:rFonts w:ascii="Arial" w:hAnsi="Arial" w:cs="Arial"/>
          <w:sz w:val="20"/>
          <w:szCs w:val="20"/>
        </w:rPr>
        <w:t>krkavec velký (</w:t>
      </w:r>
      <w:proofErr w:type="spellStart"/>
      <w:r w:rsidR="00B70821" w:rsidRPr="76932847">
        <w:rPr>
          <w:rFonts w:ascii="Arial" w:hAnsi="Arial" w:cs="Arial"/>
          <w:i/>
          <w:iCs/>
          <w:sz w:val="20"/>
          <w:szCs w:val="20"/>
        </w:rPr>
        <w:t>Corvus</w:t>
      </w:r>
      <w:proofErr w:type="spellEnd"/>
      <w:r w:rsidR="00B70821" w:rsidRPr="76932847">
        <w:rPr>
          <w:rFonts w:ascii="Arial" w:hAnsi="Arial" w:cs="Arial"/>
          <w:i/>
          <w:iCs/>
          <w:sz w:val="20"/>
          <w:szCs w:val="20"/>
        </w:rPr>
        <w:t xml:space="preserve"> </w:t>
      </w:r>
      <w:proofErr w:type="spellStart"/>
      <w:r w:rsidR="00B70821" w:rsidRPr="76932847">
        <w:rPr>
          <w:rFonts w:ascii="Arial" w:hAnsi="Arial" w:cs="Arial"/>
          <w:i/>
          <w:iCs/>
          <w:sz w:val="20"/>
          <w:szCs w:val="20"/>
        </w:rPr>
        <w:t>corax</w:t>
      </w:r>
      <w:proofErr w:type="spellEnd"/>
      <w:r w:rsidR="00B70821" w:rsidRPr="00EC48FE">
        <w:rPr>
          <w:rFonts w:ascii="Arial" w:hAnsi="Arial" w:cs="Arial"/>
          <w:sz w:val="20"/>
          <w:szCs w:val="20"/>
        </w:rPr>
        <w:t xml:space="preserve">), </w:t>
      </w:r>
      <w:r w:rsidR="266CF084" w:rsidRPr="00EC48FE">
        <w:rPr>
          <w:rFonts w:ascii="Arial" w:hAnsi="Arial" w:cs="Arial"/>
          <w:sz w:val="20"/>
          <w:szCs w:val="20"/>
        </w:rPr>
        <w:t>moták lužní (</w:t>
      </w:r>
      <w:proofErr w:type="spellStart"/>
      <w:r w:rsidR="266CF084" w:rsidRPr="76932847">
        <w:rPr>
          <w:rFonts w:ascii="Arial" w:hAnsi="Arial" w:cs="Arial"/>
          <w:i/>
          <w:iCs/>
          <w:sz w:val="20"/>
          <w:szCs w:val="20"/>
        </w:rPr>
        <w:t>Circus</w:t>
      </w:r>
      <w:proofErr w:type="spellEnd"/>
      <w:r w:rsidR="266CF084" w:rsidRPr="76932847">
        <w:rPr>
          <w:rFonts w:ascii="Arial" w:hAnsi="Arial" w:cs="Arial"/>
          <w:i/>
          <w:iCs/>
          <w:sz w:val="20"/>
          <w:szCs w:val="20"/>
        </w:rPr>
        <w:t xml:space="preserve"> </w:t>
      </w:r>
      <w:proofErr w:type="spellStart"/>
      <w:r w:rsidR="266CF084" w:rsidRPr="76932847">
        <w:rPr>
          <w:rFonts w:ascii="Arial" w:hAnsi="Arial" w:cs="Arial"/>
          <w:i/>
          <w:iCs/>
          <w:sz w:val="20"/>
          <w:szCs w:val="20"/>
        </w:rPr>
        <w:t>pygargus</w:t>
      </w:r>
      <w:proofErr w:type="spellEnd"/>
      <w:r w:rsidR="266CF084" w:rsidRPr="00EC48FE">
        <w:rPr>
          <w:rFonts w:ascii="Arial" w:hAnsi="Arial" w:cs="Arial"/>
          <w:sz w:val="20"/>
          <w:szCs w:val="20"/>
        </w:rPr>
        <w:t xml:space="preserve">), </w:t>
      </w:r>
      <w:r w:rsidR="00B70821" w:rsidRPr="00EC48FE">
        <w:rPr>
          <w:rFonts w:ascii="Arial" w:hAnsi="Arial" w:cs="Arial"/>
          <w:sz w:val="20"/>
          <w:szCs w:val="20"/>
        </w:rPr>
        <w:t>moták pilich (</w:t>
      </w:r>
      <w:proofErr w:type="spellStart"/>
      <w:r w:rsidR="00B70821" w:rsidRPr="76932847">
        <w:rPr>
          <w:rFonts w:ascii="Arial" w:hAnsi="Arial" w:cs="Arial"/>
          <w:i/>
          <w:iCs/>
          <w:sz w:val="20"/>
          <w:szCs w:val="20"/>
        </w:rPr>
        <w:t>Circus</w:t>
      </w:r>
      <w:proofErr w:type="spellEnd"/>
      <w:r w:rsidR="00B70821" w:rsidRPr="76932847">
        <w:rPr>
          <w:rFonts w:ascii="Arial" w:hAnsi="Arial" w:cs="Arial"/>
          <w:i/>
          <w:iCs/>
          <w:sz w:val="20"/>
          <w:szCs w:val="20"/>
        </w:rPr>
        <w:t xml:space="preserve"> </w:t>
      </w:r>
      <w:proofErr w:type="spellStart"/>
      <w:r w:rsidR="00B70821" w:rsidRPr="76932847">
        <w:rPr>
          <w:rFonts w:ascii="Arial" w:hAnsi="Arial" w:cs="Arial"/>
          <w:i/>
          <w:iCs/>
          <w:sz w:val="20"/>
          <w:szCs w:val="20"/>
        </w:rPr>
        <w:t>cyaneus</w:t>
      </w:r>
      <w:proofErr w:type="spellEnd"/>
      <w:r w:rsidR="00B70821" w:rsidRPr="00EC48FE">
        <w:rPr>
          <w:rFonts w:ascii="Arial" w:hAnsi="Arial" w:cs="Arial"/>
          <w:sz w:val="20"/>
          <w:szCs w:val="20"/>
        </w:rPr>
        <w:t>)</w:t>
      </w:r>
      <w:r w:rsidR="0493279D" w:rsidRPr="00EC48FE">
        <w:rPr>
          <w:rFonts w:ascii="Arial" w:hAnsi="Arial" w:cs="Arial"/>
          <w:sz w:val="20"/>
          <w:szCs w:val="20"/>
        </w:rPr>
        <w:t>,</w:t>
      </w:r>
      <w:r w:rsidR="2ACC41AE" w:rsidRPr="00EC48FE">
        <w:rPr>
          <w:rFonts w:ascii="Arial" w:hAnsi="Arial" w:cs="Arial"/>
          <w:sz w:val="20"/>
          <w:szCs w:val="20"/>
        </w:rPr>
        <w:t xml:space="preserve"> moták pochop (</w:t>
      </w:r>
      <w:proofErr w:type="spellStart"/>
      <w:r w:rsidR="2ACC41AE" w:rsidRPr="76932847">
        <w:rPr>
          <w:rFonts w:ascii="Arial" w:hAnsi="Arial" w:cs="Arial"/>
          <w:i/>
          <w:iCs/>
          <w:sz w:val="20"/>
          <w:szCs w:val="20"/>
        </w:rPr>
        <w:t>Circus</w:t>
      </w:r>
      <w:proofErr w:type="spellEnd"/>
      <w:r w:rsidR="2ACC41AE" w:rsidRPr="76932847">
        <w:rPr>
          <w:rFonts w:ascii="Arial" w:hAnsi="Arial" w:cs="Arial"/>
          <w:i/>
          <w:iCs/>
          <w:sz w:val="20"/>
          <w:szCs w:val="20"/>
        </w:rPr>
        <w:t xml:space="preserve"> </w:t>
      </w:r>
      <w:proofErr w:type="spellStart"/>
      <w:r w:rsidR="2ACC41AE" w:rsidRPr="76932847">
        <w:rPr>
          <w:rFonts w:ascii="Arial" w:hAnsi="Arial" w:cs="Arial"/>
          <w:i/>
          <w:iCs/>
          <w:sz w:val="20"/>
          <w:szCs w:val="20"/>
        </w:rPr>
        <w:t>aeruginosus</w:t>
      </w:r>
      <w:proofErr w:type="spellEnd"/>
      <w:r w:rsidR="2ACC41AE" w:rsidRPr="00EC48FE">
        <w:rPr>
          <w:rFonts w:ascii="Arial" w:hAnsi="Arial" w:cs="Arial"/>
          <w:sz w:val="20"/>
          <w:szCs w:val="20"/>
        </w:rPr>
        <w:t>)</w:t>
      </w:r>
      <w:r w:rsidR="00735286" w:rsidRPr="00EC48FE">
        <w:rPr>
          <w:rFonts w:ascii="Arial" w:hAnsi="Arial" w:cs="Arial"/>
          <w:sz w:val="20"/>
          <w:szCs w:val="20"/>
        </w:rPr>
        <w:t xml:space="preserve"> </w:t>
      </w:r>
      <w:r w:rsidR="00C5533B">
        <w:rPr>
          <w:rFonts w:ascii="Arial" w:hAnsi="Arial" w:cs="Arial"/>
          <w:sz w:val="20"/>
          <w:szCs w:val="20"/>
        </w:rPr>
        <w:t>a </w:t>
      </w:r>
      <w:r w:rsidR="00735286" w:rsidRPr="76932847">
        <w:rPr>
          <w:rFonts w:ascii="Arial" w:eastAsia="Arial" w:hAnsi="Arial" w:cs="Arial"/>
          <w:color w:val="000000" w:themeColor="text1"/>
          <w:sz w:val="20"/>
          <w:szCs w:val="20"/>
        </w:rPr>
        <w:t>netopýr velký (</w:t>
      </w:r>
      <w:proofErr w:type="spellStart"/>
      <w:r w:rsidR="00735286" w:rsidRPr="76932847">
        <w:rPr>
          <w:rFonts w:ascii="Arial" w:eastAsia="Arial" w:hAnsi="Arial" w:cs="Arial"/>
          <w:i/>
          <w:iCs/>
          <w:color w:val="000000" w:themeColor="text1"/>
          <w:sz w:val="20"/>
          <w:szCs w:val="20"/>
        </w:rPr>
        <w:t>Myotis</w:t>
      </w:r>
      <w:proofErr w:type="spellEnd"/>
      <w:r w:rsidR="00735286" w:rsidRPr="76932847">
        <w:rPr>
          <w:rFonts w:ascii="Arial" w:eastAsia="Arial" w:hAnsi="Arial" w:cs="Arial"/>
          <w:i/>
          <w:iCs/>
          <w:color w:val="000000" w:themeColor="text1"/>
          <w:sz w:val="20"/>
          <w:szCs w:val="20"/>
        </w:rPr>
        <w:t xml:space="preserve"> </w:t>
      </w:r>
      <w:proofErr w:type="spellStart"/>
      <w:r w:rsidR="00735286" w:rsidRPr="76932847">
        <w:rPr>
          <w:rFonts w:ascii="Arial" w:eastAsia="Arial" w:hAnsi="Arial" w:cs="Arial"/>
          <w:i/>
          <w:iCs/>
          <w:color w:val="000000" w:themeColor="text1"/>
          <w:sz w:val="20"/>
          <w:szCs w:val="20"/>
        </w:rPr>
        <w:t>myotis</w:t>
      </w:r>
      <w:proofErr w:type="spellEnd"/>
      <w:r w:rsidR="00735286" w:rsidRPr="76932847">
        <w:rPr>
          <w:rFonts w:ascii="Arial" w:eastAsia="Arial" w:hAnsi="Arial" w:cs="Arial"/>
          <w:color w:val="000000" w:themeColor="text1"/>
          <w:sz w:val="20"/>
          <w:szCs w:val="20"/>
        </w:rPr>
        <w:t>)</w:t>
      </w:r>
      <w:r w:rsidR="00490349" w:rsidRPr="00EC48FE">
        <w:rPr>
          <w:rFonts w:ascii="Arial" w:eastAsia="Times New Roman" w:hAnsi="Arial" w:cs="Arial"/>
          <w:sz w:val="20"/>
          <w:szCs w:val="20"/>
          <w:lang w:eastAsia="cs-CZ"/>
          <w14:ligatures w14:val="none"/>
        </w:rPr>
        <w:t>, jejichž výskyt byl v zájmovém</w:t>
      </w:r>
      <w:r w:rsidR="00490349" w:rsidRPr="00243EA4">
        <w:rPr>
          <w:rFonts w:ascii="Arial" w:eastAsia="Times New Roman" w:hAnsi="Arial" w:cs="Arial"/>
          <w:sz w:val="20"/>
          <w:szCs w:val="20"/>
          <w:lang w:eastAsia="cs-CZ"/>
          <w14:ligatures w14:val="none"/>
        </w:rPr>
        <w:t xml:space="preserve"> území </w:t>
      </w:r>
      <w:r w:rsidR="00C5533B">
        <w:rPr>
          <w:rFonts w:ascii="Arial" w:eastAsia="Times New Roman" w:hAnsi="Arial" w:cs="Arial"/>
          <w:sz w:val="20"/>
          <w:szCs w:val="20"/>
          <w:lang w:eastAsia="cs-CZ"/>
          <w14:ligatures w14:val="none"/>
        </w:rPr>
        <w:t xml:space="preserve">nebo jeho okolí </w:t>
      </w:r>
      <w:r w:rsidR="00490349" w:rsidRPr="00243EA4">
        <w:rPr>
          <w:rFonts w:ascii="Arial" w:eastAsia="Times New Roman" w:hAnsi="Arial" w:cs="Arial"/>
          <w:sz w:val="20"/>
          <w:szCs w:val="20"/>
          <w:lang w:eastAsia="cs-CZ"/>
          <w14:ligatures w14:val="none"/>
        </w:rPr>
        <w:t>prokázán.</w:t>
      </w:r>
      <w:r w:rsidR="00490349" w:rsidRPr="00243EA4">
        <w:rPr>
          <w:rFonts w:ascii="Arial" w:hAnsi="Arial" w:cs="Arial"/>
          <w:sz w:val="20"/>
          <w:szCs w:val="20"/>
        </w:rPr>
        <w:t xml:space="preserve"> P</w:t>
      </w:r>
      <w:r w:rsidR="00312FAA">
        <w:rPr>
          <w:rFonts w:ascii="Arial" w:hAnsi="Arial" w:cs="Arial"/>
          <w:sz w:val="20"/>
          <w:szCs w:val="20"/>
        </w:rPr>
        <w:t>odle biologického posouzení</w:t>
      </w:r>
      <w:r w:rsidR="00490349" w:rsidRPr="00243EA4">
        <w:rPr>
          <w:rFonts w:ascii="Arial" w:hAnsi="Arial" w:cs="Arial"/>
          <w:sz w:val="20"/>
          <w:szCs w:val="20"/>
        </w:rPr>
        <w:t xml:space="preserve"> je u</w:t>
      </w:r>
      <w:r w:rsidR="00BB039F">
        <w:rPr>
          <w:rFonts w:ascii="Arial" w:hAnsi="Arial" w:cs="Arial"/>
          <w:sz w:val="20"/>
          <w:szCs w:val="20"/>
        </w:rPr>
        <w:t> </w:t>
      </w:r>
      <w:r w:rsidR="00490349" w:rsidRPr="00243EA4">
        <w:rPr>
          <w:rFonts w:ascii="Arial" w:hAnsi="Arial" w:cs="Arial"/>
          <w:sz w:val="20"/>
          <w:szCs w:val="20"/>
        </w:rPr>
        <w:t>hnízdišť a</w:t>
      </w:r>
      <w:r w:rsidR="00B276D7">
        <w:rPr>
          <w:rFonts w:ascii="Arial" w:hAnsi="Arial" w:cs="Arial"/>
          <w:sz w:val="20"/>
          <w:szCs w:val="20"/>
        </w:rPr>
        <w:t> </w:t>
      </w:r>
      <w:r w:rsidR="00490349" w:rsidRPr="00243EA4">
        <w:rPr>
          <w:rFonts w:ascii="Arial" w:hAnsi="Arial" w:cs="Arial"/>
          <w:sz w:val="20"/>
          <w:szCs w:val="20"/>
        </w:rPr>
        <w:t>potravních biotopů těchto druhů vhodné využít technických řešení k omezení rizika úrazů a mortality na vedení VN, z důvodu hnízdění na VTE nebo v důsledku kolize s lopatkami VTE.</w:t>
      </w:r>
      <w:r w:rsidR="00C6291E" w:rsidRPr="00243EA4">
        <w:rPr>
          <w:rFonts w:ascii="Arial" w:hAnsi="Arial" w:cs="Arial"/>
          <w:sz w:val="20"/>
          <w:szCs w:val="20"/>
        </w:rPr>
        <w:t xml:space="preserve"> </w:t>
      </w:r>
      <w:r w:rsidR="00490349" w:rsidRPr="00243EA4">
        <w:rPr>
          <w:rFonts w:ascii="Arial" w:hAnsi="Arial" w:cs="Arial"/>
          <w:sz w:val="20"/>
          <w:szCs w:val="20"/>
        </w:rPr>
        <w:t xml:space="preserve">Přestože vymezení akcelerační </w:t>
      </w:r>
      <w:r w:rsidR="00490349" w:rsidRPr="001D5B8C">
        <w:rPr>
          <w:rFonts w:ascii="Arial" w:hAnsi="Arial" w:cs="Arial"/>
          <w:sz w:val="20"/>
          <w:szCs w:val="20"/>
        </w:rPr>
        <w:t>oblasti respektovalo mapy citlivosti ptáků</w:t>
      </w:r>
      <w:r w:rsidRPr="5B35B009" w:rsidDel="5B35B009">
        <w:rPr>
          <w:rFonts w:ascii="Arial" w:hAnsi="Arial" w:cs="Arial"/>
          <w:sz w:val="20"/>
          <w:szCs w:val="20"/>
        </w:rPr>
        <w:t xml:space="preserve"> a</w:t>
      </w:r>
      <w:r w:rsidR="00954327">
        <w:rPr>
          <w:rFonts w:ascii="Arial" w:hAnsi="Arial" w:cs="Arial"/>
          <w:sz w:val="20"/>
          <w:szCs w:val="20"/>
        </w:rPr>
        <w:t> </w:t>
      </w:r>
      <w:r w:rsidR="00490349" w:rsidRPr="001D5B8C">
        <w:rPr>
          <w:rFonts w:ascii="Arial" w:hAnsi="Arial" w:cs="Arial"/>
          <w:sz w:val="20"/>
          <w:szCs w:val="20"/>
        </w:rPr>
        <w:t>oblasti s</w:t>
      </w:r>
      <w:r w:rsidR="001D5B8C" w:rsidRPr="001D5B8C">
        <w:rPr>
          <w:rFonts w:ascii="Arial" w:hAnsi="Arial" w:cs="Arial"/>
          <w:sz w:val="20"/>
          <w:szCs w:val="20"/>
        </w:rPr>
        <w:t> </w:t>
      </w:r>
      <w:r w:rsidR="00490349" w:rsidRPr="001D5B8C">
        <w:rPr>
          <w:rFonts w:ascii="Arial" w:hAnsi="Arial" w:cs="Arial"/>
          <w:sz w:val="20"/>
          <w:szCs w:val="20"/>
        </w:rPr>
        <w:t>vysok</w:t>
      </w:r>
      <w:r w:rsidR="003B792A" w:rsidRPr="001D5B8C">
        <w:rPr>
          <w:rFonts w:ascii="Arial" w:hAnsi="Arial" w:cs="Arial"/>
          <w:sz w:val="20"/>
          <w:szCs w:val="20"/>
        </w:rPr>
        <w:t>ým</w:t>
      </w:r>
      <w:r w:rsidR="00490349" w:rsidRPr="001D5B8C">
        <w:rPr>
          <w:rFonts w:ascii="Arial" w:hAnsi="Arial" w:cs="Arial"/>
          <w:sz w:val="20"/>
          <w:szCs w:val="20"/>
        </w:rPr>
        <w:t xml:space="preserve"> a</w:t>
      </w:r>
      <w:r w:rsidR="00F17768" w:rsidRPr="001D5B8C">
        <w:rPr>
          <w:rFonts w:ascii="Arial" w:hAnsi="Arial" w:cs="Arial"/>
          <w:sz w:val="20"/>
          <w:szCs w:val="20"/>
        </w:rPr>
        <w:t> </w:t>
      </w:r>
      <w:r w:rsidR="00490349" w:rsidRPr="001D5B8C">
        <w:rPr>
          <w:rFonts w:ascii="Arial" w:hAnsi="Arial" w:cs="Arial"/>
          <w:sz w:val="20"/>
          <w:szCs w:val="20"/>
        </w:rPr>
        <w:t>extrémní</w:t>
      </w:r>
      <w:r w:rsidR="003B792A" w:rsidRPr="001D5B8C">
        <w:rPr>
          <w:rFonts w:ascii="Arial" w:hAnsi="Arial" w:cs="Arial"/>
          <w:sz w:val="20"/>
          <w:szCs w:val="20"/>
        </w:rPr>
        <w:t>m rizikem</w:t>
      </w:r>
      <w:r w:rsidR="00490349" w:rsidRPr="001D5B8C">
        <w:rPr>
          <w:rFonts w:ascii="Arial" w:hAnsi="Arial" w:cs="Arial"/>
          <w:sz w:val="20"/>
          <w:szCs w:val="20"/>
        </w:rPr>
        <w:t xml:space="preserve"> byly </w:t>
      </w:r>
      <w:r w:rsidR="003B792A" w:rsidRPr="001D5B8C">
        <w:rPr>
          <w:rFonts w:ascii="Arial" w:hAnsi="Arial" w:cs="Arial"/>
          <w:sz w:val="20"/>
          <w:szCs w:val="20"/>
        </w:rPr>
        <w:t>z</w:t>
      </w:r>
      <w:r w:rsidR="001D5B8C" w:rsidRPr="001D5B8C">
        <w:rPr>
          <w:rFonts w:ascii="Arial" w:hAnsi="Arial" w:cs="Arial"/>
          <w:sz w:val="20"/>
          <w:szCs w:val="20"/>
        </w:rPr>
        <w:t> </w:t>
      </w:r>
      <w:r w:rsidR="003B792A" w:rsidRPr="001D5B8C">
        <w:rPr>
          <w:rFonts w:ascii="Arial" w:hAnsi="Arial" w:cs="Arial"/>
          <w:sz w:val="20"/>
          <w:szCs w:val="20"/>
        </w:rPr>
        <w:t>v</w:t>
      </w:r>
      <w:r w:rsidR="001D5B8C" w:rsidRPr="001D5B8C">
        <w:rPr>
          <w:rFonts w:ascii="Arial" w:hAnsi="Arial" w:cs="Arial"/>
          <w:sz w:val="20"/>
          <w:szCs w:val="20"/>
        </w:rPr>
        <w:t xml:space="preserve">ymezení </w:t>
      </w:r>
      <w:r w:rsidR="00490349" w:rsidRPr="001D5B8C">
        <w:rPr>
          <w:rFonts w:ascii="Arial" w:hAnsi="Arial" w:cs="Arial"/>
          <w:sz w:val="20"/>
          <w:szCs w:val="20"/>
        </w:rPr>
        <w:t>vyloučeny, nebylo možné se vyhnout všem detekovaným místům výskytu citlivých, vzácných a</w:t>
      </w:r>
      <w:r w:rsidR="00C5533B">
        <w:rPr>
          <w:rFonts w:ascii="Arial" w:hAnsi="Arial" w:cs="Arial"/>
          <w:sz w:val="20"/>
          <w:szCs w:val="20"/>
        </w:rPr>
        <w:t> </w:t>
      </w:r>
      <w:r w:rsidR="00490349" w:rsidRPr="001D5B8C">
        <w:rPr>
          <w:rFonts w:ascii="Arial" w:hAnsi="Arial" w:cs="Arial"/>
          <w:sz w:val="20"/>
          <w:szCs w:val="20"/>
        </w:rPr>
        <w:t>ohrožených druhů ptáků.</w:t>
      </w:r>
    </w:p>
    <w:p w14:paraId="5F048169" w14:textId="1C1A68BD" w:rsidR="0040385B" w:rsidRPr="00863E6F" w:rsidRDefault="00F51BED" w:rsidP="3FAB82F5">
      <w:pPr>
        <w:spacing w:after="120" w:line="276" w:lineRule="auto"/>
        <w:jc w:val="both"/>
        <w:rPr>
          <w:rFonts w:ascii="Arial" w:hAnsi="Arial" w:cs="Arial"/>
          <w:sz w:val="20"/>
          <w:szCs w:val="20"/>
        </w:rPr>
      </w:pPr>
      <w:r w:rsidRPr="3FAB82F5">
        <w:rPr>
          <w:rFonts w:ascii="Arial" w:hAnsi="Arial" w:cs="Arial"/>
          <w:sz w:val="20"/>
          <w:szCs w:val="20"/>
        </w:rPr>
        <w:t>Podmínka v odst. 3</w:t>
      </w:r>
      <w:r w:rsidR="00406D1B" w:rsidRPr="3FAB82F5">
        <w:rPr>
          <w:rFonts w:ascii="Arial" w:hAnsi="Arial" w:cs="Arial"/>
          <w:sz w:val="20"/>
          <w:szCs w:val="20"/>
        </w:rPr>
        <w:t>.1</w:t>
      </w:r>
      <w:r w:rsidRPr="3FAB82F5">
        <w:rPr>
          <w:rFonts w:ascii="Arial" w:hAnsi="Arial" w:cs="Arial"/>
          <w:sz w:val="20"/>
          <w:szCs w:val="20"/>
        </w:rPr>
        <w:t xml:space="preserve"> písm. </w:t>
      </w:r>
      <w:r w:rsidR="00404D6A" w:rsidRPr="3FAB82F5">
        <w:rPr>
          <w:rFonts w:ascii="Arial" w:hAnsi="Arial" w:cs="Arial"/>
          <w:sz w:val="20"/>
          <w:szCs w:val="20"/>
        </w:rPr>
        <w:t>k</w:t>
      </w:r>
      <w:r w:rsidRPr="3FAB82F5">
        <w:rPr>
          <w:rFonts w:ascii="Arial" w:hAnsi="Arial" w:cs="Arial"/>
          <w:sz w:val="20"/>
          <w:szCs w:val="20"/>
        </w:rPr>
        <w:t xml:space="preserve">) </w:t>
      </w:r>
      <w:r w:rsidR="00F53E30" w:rsidRPr="3FAB82F5">
        <w:rPr>
          <w:rFonts w:ascii="Arial" w:hAnsi="Arial" w:cs="Arial"/>
          <w:sz w:val="20"/>
          <w:szCs w:val="20"/>
        </w:rPr>
        <w:t xml:space="preserve">je stanovena za účelem ochrany </w:t>
      </w:r>
      <w:r w:rsidR="6B0DFB45" w:rsidRPr="00863E6F">
        <w:rPr>
          <w:rFonts w:ascii="Arial" w:eastAsia="Arial" w:hAnsi="Arial" w:cs="Arial"/>
          <w:sz w:val="20"/>
          <w:szCs w:val="20"/>
        </w:rPr>
        <w:t>veřejného zdraví, zejména s ohledem na nepřekračování stanovených hygienických limitů hluku. Hluková studie posoudí působení nejen nově umisťovaného zdroje hluku, ale i kumulativní působení se všemi stávajícími nebo připravovanými stacionárními zdroji hluku v dotčeném území (nejen záměry OZE)</w:t>
      </w:r>
      <w:r w:rsidR="00F53E30" w:rsidRPr="00863E6F">
        <w:rPr>
          <w:rFonts w:ascii="Arial" w:hAnsi="Arial" w:cs="Arial"/>
          <w:sz w:val="20"/>
          <w:szCs w:val="20"/>
        </w:rPr>
        <w:t>.</w:t>
      </w:r>
    </w:p>
    <w:p w14:paraId="4AE58DCF" w14:textId="14078C29" w:rsidR="00F53E30" w:rsidRDefault="00B04B9D" w:rsidP="00C6291E">
      <w:pPr>
        <w:pStyle w:val="Zkladntext"/>
        <w:spacing w:after="120" w:line="276" w:lineRule="auto"/>
        <w:jc w:val="both"/>
      </w:pPr>
      <w:bookmarkStart w:id="13" w:name="_Hlk213768132"/>
      <w:r>
        <w:t xml:space="preserve">Podmínka </w:t>
      </w:r>
      <w:r w:rsidR="00471843">
        <w:t>v</w:t>
      </w:r>
      <w:r>
        <w:t xml:space="preserve"> odst. 3</w:t>
      </w:r>
      <w:r w:rsidR="00250701">
        <w:t>.1</w:t>
      </w:r>
      <w:r>
        <w:t xml:space="preserve"> písm. </w:t>
      </w:r>
      <w:r w:rsidR="00404D6A">
        <w:t>l</w:t>
      </w:r>
      <w:r>
        <w:t xml:space="preserve">) </w:t>
      </w:r>
      <w:bookmarkEnd w:id="13"/>
      <w:r w:rsidR="00F53E30">
        <w:t xml:space="preserve">je stanovena za účelem ochrany </w:t>
      </w:r>
      <w:r>
        <w:t>zdravých životních podmínek v obytné zástavbě sídel, v jejichž sousedství se akcelerační oblast rozkládá, zejména s ohledem na možné nepříjemné světelné efekty</w:t>
      </w:r>
      <w:bookmarkEnd w:id="12"/>
      <w:r w:rsidR="00B04D9A">
        <w:t>.</w:t>
      </w:r>
    </w:p>
    <w:p w14:paraId="637E10EB" w14:textId="0F427A93" w:rsidR="00D40042" w:rsidRPr="00EC48FE" w:rsidRDefault="00DA6634" w:rsidP="00C6291E">
      <w:pPr>
        <w:pStyle w:val="Zkladntext"/>
        <w:spacing w:after="120" w:line="276" w:lineRule="auto"/>
        <w:jc w:val="both"/>
        <w:rPr>
          <w:rFonts w:eastAsia="Times New Roman"/>
          <w:kern w:val="0"/>
          <w:lang w:eastAsia="cs-CZ"/>
          <w14:ligatures w14:val="none"/>
        </w:rPr>
      </w:pPr>
      <w:r w:rsidRPr="00A87EA8">
        <w:t xml:space="preserve">Podmínka v odst. 3.1 </w:t>
      </w:r>
      <w:r w:rsidRPr="00EC48FE">
        <w:t>písm. m) je stanovena</w:t>
      </w:r>
      <w:r w:rsidR="003767BD" w:rsidRPr="00EC48FE">
        <w:t xml:space="preserve"> za</w:t>
      </w:r>
      <w:r w:rsidRPr="00EC48FE">
        <w:t xml:space="preserve"> účelem </w:t>
      </w:r>
      <w:r w:rsidR="003767BD" w:rsidRPr="00EC48FE">
        <w:t>snížení stresového působení VTE na ptáky, jedná se zejména o druhy:</w:t>
      </w:r>
      <w:r w:rsidR="003767BD" w:rsidRPr="00EC48FE">
        <w:rPr>
          <w:rFonts w:eastAsia="Times New Roman"/>
          <w:kern w:val="0"/>
          <w:lang w:eastAsia="cs-CZ"/>
          <w14:ligatures w14:val="none"/>
        </w:rPr>
        <w:t xml:space="preserve"> </w:t>
      </w:r>
      <w:r w:rsidR="345AD104" w:rsidRPr="00EC48FE">
        <w:rPr>
          <w:rFonts w:eastAsia="Times New Roman"/>
          <w:lang w:eastAsia="cs-CZ"/>
        </w:rPr>
        <w:t>čáp bílý (</w:t>
      </w:r>
      <w:proofErr w:type="spellStart"/>
      <w:r w:rsidR="345AD104" w:rsidRPr="00EC48FE">
        <w:rPr>
          <w:rFonts w:eastAsia="Times New Roman"/>
          <w:i/>
          <w:iCs/>
          <w:lang w:eastAsia="cs-CZ"/>
        </w:rPr>
        <w:t>Ciconia</w:t>
      </w:r>
      <w:proofErr w:type="spellEnd"/>
      <w:r w:rsidR="345AD104" w:rsidRPr="00EC48FE">
        <w:rPr>
          <w:rFonts w:eastAsia="Times New Roman"/>
          <w:i/>
          <w:iCs/>
          <w:lang w:eastAsia="cs-CZ"/>
        </w:rPr>
        <w:t xml:space="preserve"> </w:t>
      </w:r>
      <w:proofErr w:type="spellStart"/>
      <w:r w:rsidR="345AD104" w:rsidRPr="00EC48FE">
        <w:rPr>
          <w:rFonts w:eastAsia="Times New Roman"/>
          <w:i/>
          <w:iCs/>
          <w:lang w:eastAsia="cs-CZ"/>
        </w:rPr>
        <w:t>ciconia</w:t>
      </w:r>
      <w:proofErr w:type="spellEnd"/>
      <w:r w:rsidR="345AD104" w:rsidRPr="00EC48FE">
        <w:rPr>
          <w:rFonts w:eastAsia="Times New Roman"/>
          <w:lang w:eastAsia="cs-CZ"/>
        </w:rPr>
        <w:t>),</w:t>
      </w:r>
      <w:r w:rsidR="345AD104" w:rsidRPr="00EC48FE">
        <w:t xml:space="preserve"> </w:t>
      </w:r>
      <w:r w:rsidR="761D8132" w:rsidRPr="00EC48FE">
        <w:t>káně lesní (</w:t>
      </w:r>
      <w:proofErr w:type="spellStart"/>
      <w:r w:rsidR="761D8132" w:rsidRPr="00EC48FE">
        <w:rPr>
          <w:i/>
          <w:iCs/>
        </w:rPr>
        <w:t>Buteo</w:t>
      </w:r>
      <w:proofErr w:type="spellEnd"/>
      <w:r w:rsidR="761D8132" w:rsidRPr="00EC48FE">
        <w:rPr>
          <w:i/>
          <w:iCs/>
        </w:rPr>
        <w:t xml:space="preserve"> </w:t>
      </w:r>
      <w:proofErr w:type="spellStart"/>
      <w:r w:rsidR="761D8132" w:rsidRPr="00EC48FE">
        <w:rPr>
          <w:i/>
          <w:iCs/>
        </w:rPr>
        <w:t>buteo</w:t>
      </w:r>
      <w:proofErr w:type="spellEnd"/>
      <w:r w:rsidR="761D8132" w:rsidRPr="00EC48FE">
        <w:t xml:space="preserve">), </w:t>
      </w:r>
      <w:r w:rsidR="00D40042" w:rsidRPr="00EC48FE">
        <w:t>krkavec velký (</w:t>
      </w:r>
      <w:proofErr w:type="spellStart"/>
      <w:r w:rsidR="00D40042" w:rsidRPr="00EC48FE">
        <w:rPr>
          <w:i/>
          <w:iCs/>
        </w:rPr>
        <w:t>Corvus</w:t>
      </w:r>
      <w:proofErr w:type="spellEnd"/>
      <w:r w:rsidR="00D40042" w:rsidRPr="00EC48FE">
        <w:rPr>
          <w:i/>
          <w:iCs/>
        </w:rPr>
        <w:t xml:space="preserve"> </w:t>
      </w:r>
      <w:proofErr w:type="spellStart"/>
      <w:r w:rsidR="00D40042" w:rsidRPr="00EC48FE">
        <w:rPr>
          <w:i/>
          <w:iCs/>
        </w:rPr>
        <w:t>corax</w:t>
      </w:r>
      <w:proofErr w:type="spellEnd"/>
      <w:r w:rsidR="00D40042" w:rsidRPr="00EC48FE">
        <w:t xml:space="preserve">), </w:t>
      </w:r>
      <w:r w:rsidR="3BC0345F" w:rsidRPr="00EC48FE">
        <w:t>moták lužní (</w:t>
      </w:r>
      <w:proofErr w:type="spellStart"/>
      <w:r w:rsidR="3BC0345F" w:rsidRPr="00EC48FE">
        <w:rPr>
          <w:i/>
          <w:iCs/>
        </w:rPr>
        <w:t>Circus</w:t>
      </w:r>
      <w:proofErr w:type="spellEnd"/>
      <w:r w:rsidR="3BC0345F" w:rsidRPr="00EC48FE">
        <w:rPr>
          <w:i/>
          <w:iCs/>
        </w:rPr>
        <w:t xml:space="preserve"> </w:t>
      </w:r>
      <w:proofErr w:type="spellStart"/>
      <w:r w:rsidR="3BC0345F" w:rsidRPr="00EC48FE">
        <w:rPr>
          <w:i/>
          <w:iCs/>
        </w:rPr>
        <w:t>pygargus</w:t>
      </w:r>
      <w:proofErr w:type="spellEnd"/>
      <w:r w:rsidR="3BC0345F" w:rsidRPr="00EC48FE">
        <w:t xml:space="preserve">), </w:t>
      </w:r>
      <w:r w:rsidR="00D40042" w:rsidRPr="00EC48FE">
        <w:t>moták pilich (</w:t>
      </w:r>
      <w:proofErr w:type="spellStart"/>
      <w:r w:rsidR="00D40042" w:rsidRPr="00EC48FE">
        <w:rPr>
          <w:i/>
          <w:iCs/>
        </w:rPr>
        <w:t>Circus</w:t>
      </w:r>
      <w:proofErr w:type="spellEnd"/>
      <w:r w:rsidR="00D40042" w:rsidRPr="00EC48FE">
        <w:rPr>
          <w:i/>
          <w:iCs/>
        </w:rPr>
        <w:t xml:space="preserve"> </w:t>
      </w:r>
      <w:proofErr w:type="spellStart"/>
      <w:r w:rsidR="00D40042" w:rsidRPr="00EC48FE">
        <w:rPr>
          <w:i/>
          <w:iCs/>
        </w:rPr>
        <w:t>cyaneus</w:t>
      </w:r>
      <w:proofErr w:type="spellEnd"/>
      <w:r w:rsidR="00D40042" w:rsidRPr="00EC48FE">
        <w:t xml:space="preserve">), </w:t>
      </w:r>
      <w:r w:rsidR="115E528D" w:rsidRPr="00EC48FE">
        <w:rPr>
          <w:rFonts w:eastAsia="Times New Roman"/>
          <w:lang w:eastAsia="cs-CZ"/>
        </w:rPr>
        <w:t>moták pochop (</w:t>
      </w:r>
      <w:proofErr w:type="spellStart"/>
      <w:r w:rsidR="115E528D" w:rsidRPr="00EC48FE">
        <w:rPr>
          <w:rFonts w:eastAsia="Times New Roman"/>
          <w:i/>
          <w:iCs/>
          <w:lang w:eastAsia="cs-CZ"/>
        </w:rPr>
        <w:t>Circus</w:t>
      </w:r>
      <w:proofErr w:type="spellEnd"/>
      <w:r w:rsidR="115E528D" w:rsidRPr="00EC48FE">
        <w:rPr>
          <w:rFonts w:eastAsia="Times New Roman"/>
          <w:i/>
          <w:iCs/>
          <w:lang w:eastAsia="cs-CZ"/>
        </w:rPr>
        <w:t xml:space="preserve"> </w:t>
      </w:r>
      <w:proofErr w:type="spellStart"/>
      <w:r w:rsidR="115E528D" w:rsidRPr="00EC48FE">
        <w:rPr>
          <w:rFonts w:eastAsia="Times New Roman"/>
          <w:i/>
          <w:iCs/>
          <w:lang w:eastAsia="cs-CZ"/>
        </w:rPr>
        <w:t>aeruginosus</w:t>
      </w:r>
      <w:proofErr w:type="spellEnd"/>
      <w:r w:rsidR="115E528D" w:rsidRPr="00EC48FE">
        <w:rPr>
          <w:rFonts w:eastAsia="Times New Roman"/>
          <w:lang w:eastAsia="cs-CZ"/>
        </w:rPr>
        <w:t xml:space="preserve">) nebo </w:t>
      </w:r>
      <w:r w:rsidR="0C6A08A2" w:rsidRPr="00EC48FE">
        <w:rPr>
          <w:rFonts w:eastAsia="Times New Roman"/>
          <w:lang w:eastAsia="cs-CZ"/>
        </w:rPr>
        <w:t>ťuhýk šedý (</w:t>
      </w:r>
      <w:r w:rsidR="0C6A08A2" w:rsidRPr="00EC48FE">
        <w:rPr>
          <w:rFonts w:eastAsia="Times New Roman"/>
          <w:i/>
          <w:iCs/>
          <w:lang w:eastAsia="cs-CZ"/>
        </w:rPr>
        <w:t xml:space="preserve">Lanius </w:t>
      </w:r>
      <w:proofErr w:type="spellStart"/>
      <w:r w:rsidR="0C6A08A2" w:rsidRPr="00EC48FE">
        <w:rPr>
          <w:rFonts w:eastAsia="Times New Roman"/>
          <w:i/>
          <w:iCs/>
          <w:lang w:eastAsia="cs-CZ"/>
        </w:rPr>
        <w:t>excubitor</w:t>
      </w:r>
      <w:proofErr w:type="spellEnd"/>
      <w:r w:rsidR="0C6A08A2" w:rsidRPr="00EC48FE">
        <w:rPr>
          <w:rFonts w:eastAsia="Times New Roman"/>
          <w:lang w:eastAsia="cs-CZ"/>
        </w:rPr>
        <w:t>)</w:t>
      </w:r>
      <w:r w:rsidR="00D40042" w:rsidRPr="00EC48FE">
        <w:rPr>
          <w:rFonts w:eastAsia="Times New Roman"/>
          <w:kern w:val="0"/>
          <w:lang w:eastAsia="cs-CZ"/>
          <w14:ligatures w14:val="none"/>
        </w:rPr>
        <w:t>,</w:t>
      </w:r>
      <w:r w:rsidR="003767BD" w:rsidRPr="00EC48FE">
        <w:rPr>
          <w:rFonts w:eastAsia="Times New Roman"/>
          <w:kern w:val="0"/>
          <w:lang w:eastAsia="cs-CZ"/>
          <w14:ligatures w14:val="none"/>
        </w:rPr>
        <w:t xml:space="preserve"> jejichž výskyt byl v zájmovém území prokázán.</w:t>
      </w:r>
    </w:p>
    <w:p w14:paraId="765BF596" w14:textId="77777777" w:rsidR="003767BD" w:rsidRDefault="003767BD" w:rsidP="00C6291E">
      <w:pPr>
        <w:pStyle w:val="Zkladntext"/>
        <w:spacing w:after="120" w:line="276" w:lineRule="auto"/>
        <w:jc w:val="both"/>
      </w:pPr>
      <w:r w:rsidRPr="00EC48FE">
        <w:t>Podmínka v odst. 3.1 písm. n)</w:t>
      </w:r>
      <w:r w:rsidR="00167E30" w:rsidRPr="00EC48FE">
        <w:t xml:space="preserve"> </w:t>
      </w:r>
      <w:r w:rsidR="00FB7257" w:rsidRPr="00EC48FE">
        <w:t>je stanovena z důvodu</w:t>
      </w:r>
      <w:r w:rsidR="003B3D99" w:rsidRPr="00EC48FE">
        <w:t xml:space="preserve"> </w:t>
      </w:r>
      <w:r w:rsidR="008D4738" w:rsidRPr="00EC48FE">
        <w:t>omez</w:t>
      </w:r>
      <w:r w:rsidR="00FB7257" w:rsidRPr="00EC48FE">
        <w:t>ení</w:t>
      </w:r>
      <w:r w:rsidR="00FB7257">
        <w:t xml:space="preserve"> </w:t>
      </w:r>
      <w:r w:rsidR="00B510A7" w:rsidRPr="00A87EA8">
        <w:t>vliv</w:t>
      </w:r>
      <w:r w:rsidR="00FB7257">
        <w:t>u</w:t>
      </w:r>
      <w:r w:rsidR="003B3D99" w:rsidRPr="00A87EA8">
        <w:t xml:space="preserve"> na hmyz jako kořist konkrétních dotčených druhů ptáků a letounů.</w:t>
      </w:r>
    </w:p>
    <w:p w14:paraId="32432861" w14:textId="6CAC7A62" w:rsidR="00CF3397" w:rsidRDefault="00CF3397" w:rsidP="00CF3397">
      <w:pPr>
        <w:spacing w:after="120" w:line="276" w:lineRule="auto"/>
        <w:jc w:val="both"/>
        <w:rPr>
          <w:rFonts w:ascii="Arial" w:hAnsi="Arial" w:cs="Arial"/>
          <w:sz w:val="20"/>
          <w:szCs w:val="20"/>
        </w:rPr>
      </w:pPr>
      <w:r w:rsidRPr="008E6C79">
        <w:rPr>
          <w:rFonts w:ascii="Arial" w:hAnsi="Arial" w:cs="Arial"/>
          <w:sz w:val="20"/>
          <w:szCs w:val="20"/>
        </w:rPr>
        <w:t>Podmínka v odst. 3.1 písm.</w:t>
      </w:r>
      <w:r w:rsidR="00FF1231">
        <w:rPr>
          <w:rFonts w:ascii="Arial" w:hAnsi="Arial" w:cs="Arial"/>
          <w:sz w:val="20"/>
          <w:szCs w:val="20"/>
        </w:rPr>
        <w:t xml:space="preserve"> o) </w:t>
      </w:r>
      <w:r w:rsidR="0041101F">
        <w:rPr>
          <w:rFonts w:ascii="Arial" w:hAnsi="Arial" w:cs="Arial"/>
          <w:sz w:val="20"/>
          <w:szCs w:val="20"/>
        </w:rPr>
        <w:t>ne</w:t>
      </w:r>
      <w:r w:rsidR="008D7DF0">
        <w:rPr>
          <w:rFonts w:ascii="Arial" w:hAnsi="Arial" w:cs="Arial"/>
          <w:sz w:val="20"/>
          <w:szCs w:val="20"/>
        </w:rPr>
        <w:t xml:space="preserve">byla </w:t>
      </w:r>
      <w:r w:rsidR="0041101F">
        <w:rPr>
          <w:rFonts w:ascii="Arial" w:hAnsi="Arial" w:cs="Arial"/>
          <w:sz w:val="20"/>
          <w:szCs w:val="20"/>
        </w:rPr>
        <w:t>stanovena</w:t>
      </w:r>
      <w:r w:rsidR="008D7DF0">
        <w:rPr>
          <w:rFonts w:ascii="Arial" w:hAnsi="Arial" w:cs="Arial"/>
          <w:sz w:val="20"/>
          <w:szCs w:val="20"/>
        </w:rPr>
        <w:t>.</w:t>
      </w:r>
    </w:p>
    <w:p w14:paraId="61ACCFA0" w14:textId="77777777" w:rsidR="00D363BD" w:rsidRDefault="00D363BD" w:rsidP="00D363BD">
      <w:pPr>
        <w:pStyle w:val="Zkladntext"/>
        <w:spacing w:after="120" w:line="276" w:lineRule="auto"/>
        <w:jc w:val="both"/>
      </w:pPr>
      <w:r>
        <w:t>Podmínka v odst. 3.1 písm. p) je stanovena za účelem koordinace umisťovaných VTE se záměry vymezené v ÚRP. Akcelerační oblastí prochází koridor TR3 (Koridor pro prodloužení produktovodu v úseku Loukov–Sedlnice a Sedlnice–letiště Mošnov), jehož vymezení je třeba respektovat, dokud nebude záměr realizován.</w:t>
      </w:r>
    </w:p>
    <w:p w14:paraId="5570E887" w14:textId="60FAC894" w:rsidR="00CF3397" w:rsidRDefault="00CF3397" w:rsidP="00CF3397">
      <w:pPr>
        <w:spacing w:after="120" w:line="276" w:lineRule="auto"/>
        <w:jc w:val="both"/>
        <w:rPr>
          <w:rFonts w:ascii="Arial" w:hAnsi="Arial" w:cs="Arial"/>
          <w:sz w:val="20"/>
          <w:szCs w:val="20"/>
        </w:rPr>
      </w:pPr>
      <w:r w:rsidRPr="67841F0A">
        <w:rPr>
          <w:rFonts w:ascii="Arial" w:hAnsi="Arial" w:cs="Arial"/>
          <w:sz w:val="20"/>
          <w:szCs w:val="20"/>
        </w:rPr>
        <w:t xml:space="preserve">Podmínka v odst. 3.1 písm. </w:t>
      </w:r>
      <w:r w:rsidR="00D363BD">
        <w:rPr>
          <w:rFonts w:ascii="Arial" w:hAnsi="Arial" w:cs="Arial"/>
          <w:sz w:val="20"/>
          <w:szCs w:val="20"/>
        </w:rPr>
        <w:t>q</w:t>
      </w:r>
      <w:r w:rsidRPr="67841F0A">
        <w:rPr>
          <w:rFonts w:ascii="Arial" w:hAnsi="Arial" w:cs="Arial"/>
          <w:sz w:val="20"/>
          <w:szCs w:val="20"/>
        </w:rPr>
        <w:t>)</w:t>
      </w:r>
      <w:r w:rsidR="00DA6840" w:rsidRPr="67841F0A">
        <w:rPr>
          <w:rFonts w:ascii="Arial" w:hAnsi="Arial" w:cs="Arial"/>
          <w:sz w:val="20"/>
          <w:szCs w:val="20"/>
        </w:rPr>
        <w:t xml:space="preserve"> </w:t>
      </w:r>
      <w:r w:rsidRPr="67841F0A">
        <w:rPr>
          <w:rFonts w:ascii="Arial" w:hAnsi="Arial" w:cs="Arial"/>
          <w:sz w:val="20"/>
          <w:szCs w:val="20"/>
        </w:rPr>
        <w:t>je stanovena za</w:t>
      </w:r>
      <w:r w:rsidR="00DA6840" w:rsidRPr="67841F0A">
        <w:rPr>
          <w:rFonts w:ascii="Arial" w:hAnsi="Arial" w:cs="Arial"/>
          <w:sz w:val="20"/>
          <w:szCs w:val="20"/>
        </w:rPr>
        <w:t> </w:t>
      </w:r>
      <w:r w:rsidRPr="67841F0A">
        <w:rPr>
          <w:rFonts w:ascii="Arial" w:hAnsi="Arial" w:cs="Arial"/>
          <w:sz w:val="20"/>
          <w:szCs w:val="20"/>
        </w:rPr>
        <w:t>účelem ochrany technické infrastruktury a minimalizace množiny v úvahu přicházejících dopadů, které může mít realizace záměrů OZE včetně jejich napojení na distribuční síť elektrické energie. Akcelerační oblastí prochází několik vedení vysokého napětí, které je třeba ochránit před nevhodnými zásahy.</w:t>
      </w:r>
    </w:p>
    <w:p w14:paraId="7AD6C756" w14:textId="0FC351C9" w:rsidR="62C0F476" w:rsidRDefault="62C0F476" w:rsidP="00863E6F">
      <w:pPr>
        <w:pStyle w:val="Zkladntext"/>
        <w:spacing w:after="120" w:line="276" w:lineRule="auto"/>
        <w:jc w:val="both"/>
        <w:rPr>
          <w:rFonts w:eastAsia="Arial"/>
          <w:color w:val="000000" w:themeColor="text1"/>
        </w:rPr>
      </w:pPr>
      <w:r w:rsidRPr="76932847">
        <w:rPr>
          <w:rFonts w:eastAsia="Arial"/>
        </w:rPr>
        <w:t xml:space="preserve">Podmínka v odst. 3.1 písm. </w:t>
      </w:r>
      <w:r w:rsidR="004E7C3C" w:rsidRPr="76932847">
        <w:rPr>
          <w:rFonts w:eastAsia="Arial"/>
        </w:rPr>
        <w:t>r</w:t>
      </w:r>
      <w:r w:rsidRPr="76932847">
        <w:rPr>
          <w:rFonts w:eastAsia="Arial"/>
        </w:rPr>
        <w:t>) je stanovena</w:t>
      </w:r>
      <w:r w:rsidRPr="76932847">
        <w:rPr>
          <w:rFonts w:eastAsia="Arial"/>
          <w:color w:val="000000" w:themeColor="text1"/>
        </w:rPr>
        <w:t xml:space="preserve"> na ochranu hnízdění ptáků s odkazem na § 11 odst. 2 ZOZE ve spojení s § 5a odst. 1 zákona č. 114/1992 Sb., o ochraně přírody a krajiny. Kácením dřevin mou být dotčené některé citlivé či zvláště chráněné druhy, např. káně lesní (</w:t>
      </w:r>
      <w:proofErr w:type="spellStart"/>
      <w:r w:rsidRPr="76932847">
        <w:rPr>
          <w:rFonts w:eastAsia="Arial"/>
          <w:i/>
          <w:iCs/>
          <w:color w:val="000000" w:themeColor="text1"/>
        </w:rPr>
        <w:t>Buteo</w:t>
      </w:r>
      <w:proofErr w:type="spellEnd"/>
      <w:r w:rsidRPr="76932847">
        <w:rPr>
          <w:rFonts w:eastAsia="Arial"/>
          <w:i/>
          <w:iCs/>
          <w:color w:val="000000" w:themeColor="text1"/>
        </w:rPr>
        <w:t xml:space="preserve"> </w:t>
      </w:r>
      <w:proofErr w:type="spellStart"/>
      <w:r w:rsidRPr="76932847">
        <w:rPr>
          <w:rFonts w:eastAsia="Arial"/>
          <w:i/>
          <w:iCs/>
          <w:color w:val="000000" w:themeColor="text1"/>
        </w:rPr>
        <w:t>buteo</w:t>
      </w:r>
      <w:proofErr w:type="spellEnd"/>
      <w:r w:rsidRPr="76932847">
        <w:rPr>
          <w:rFonts w:eastAsia="Arial"/>
          <w:color w:val="000000" w:themeColor="text1"/>
        </w:rPr>
        <w:t>) či ťuhýk obecný (</w:t>
      </w:r>
      <w:r w:rsidRPr="76932847">
        <w:rPr>
          <w:rFonts w:eastAsia="Arial"/>
          <w:i/>
          <w:iCs/>
          <w:color w:val="000000" w:themeColor="text1"/>
        </w:rPr>
        <w:t xml:space="preserve">Lanius </w:t>
      </w:r>
      <w:proofErr w:type="spellStart"/>
      <w:r w:rsidRPr="76932847">
        <w:rPr>
          <w:rFonts w:eastAsia="Arial"/>
          <w:i/>
          <w:iCs/>
          <w:color w:val="000000" w:themeColor="text1"/>
        </w:rPr>
        <w:t>collurio</w:t>
      </w:r>
      <w:proofErr w:type="spellEnd"/>
      <w:r w:rsidRPr="76932847">
        <w:rPr>
          <w:rFonts w:eastAsia="Arial"/>
          <w:color w:val="000000" w:themeColor="text1"/>
        </w:rPr>
        <w:t>).</w:t>
      </w:r>
    </w:p>
    <w:p w14:paraId="1C766568" w14:textId="66E83DEC" w:rsidR="264DEBBB" w:rsidRDefault="264DEBBB" w:rsidP="00863E6F">
      <w:pPr>
        <w:spacing w:after="120" w:line="276" w:lineRule="auto"/>
        <w:jc w:val="both"/>
        <w:rPr>
          <w:rFonts w:ascii="Arial" w:eastAsia="Arial" w:hAnsi="Arial" w:cs="Arial"/>
          <w:sz w:val="20"/>
          <w:szCs w:val="20"/>
        </w:rPr>
      </w:pPr>
      <w:r w:rsidRPr="76932847">
        <w:rPr>
          <w:rFonts w:ascii="Arial" w:eastAsia="Arial" w:hAnsi="Arial" w:cs="Arial"/>
          <w:sz w:val="20"/>
          <w:szCs w:val="20"/>
        </w:rPr>
        <w:t>Podmínka v odst. 3.1 s) je stanovena s ohledem na zvýšenou ochranu půd s I. a II. třídou ochrany a</w:t>
      </w:r>
      <w:r w:rsidR="00C5533B">
        <w:rPr>
          <w:rFonts w:ascii="Arial" w:eastAsia="Arial" w:hAnsi="Arial" w:cs="Arial"/>
          <w:sz w:val="20"/>
          <w:szCs w:val="20"/>
        </w:rPr>
        <w:t> </w:t>
      </w:r>
      <w:r w:rsidRPr="76932847">
        <w:rPr>
          <w:rFonts w:ascii="Arial" w:eastAsia="Arial" w:hAnsi="Arial" w:cs="Arial"/>
          <w:sz w:val="20"/>
          <w:szCs w:val="20"/>
        </w:rPr>
        <w:t>zásadu přednostního využívání méně kvalitní zemědělské půdy dle § 4 odst. 1 písm. c) zákona č.</w:t>
      </w:r>
      <w:r w:rsidR="00B276D7">
        <w:rPr>
          <w:rFonts w:ascii="Arial" w:eastAsia="Arial" w:hAnsi="Arial" w:cs="Arial"/>
          <w:sz w:val="20"/>
          <w:szCs w:val="20"/>
        </w:rPr>
        <w:t> </w:t>
      </w:r>
      <w:r w:rsidRPr="76932847">
        <w:rPr>
          <w:rFonts w:ascii="Arial" w:eastAsia="Arial" w:hAnsi="Arial" w:cs="Arial"/>
          <w:sz w:val="20"/>
          <w:szCs w:val="20"/>
        </w:rPr>
        <w:t>334/1992 Sb., o ochraně zemědělského půdního fondu. Přesné umístění VTE a související infrastruktury nelze na úrovni územního opatření předjímat, proto podmínka nevylučuje dotčení půd s</w:t>
      </w:r>
      <w:r w:rsidR="00C5533B">
        <w:rPr>
          <w:rFonts w:ascii="Arial" w:eastAsia="Arial" w:hAnsi="Arial" w:cs="Arial"/>
          <w:sz w:val="20"/>
          <w:szCs w:val="20"/>
        </w:rPr>
        <w:t> </w:t>
      </w:r>
      <w:r w:rsidRPr="76932847">
        <w:rPr>
          <w:rFonts w:ascii="Arial" w:eastAsia="Arial" w:hAnsi="Arial" w:cs="Arial"/>
          <w:sz w:val="20"/>
          <w:szCs w:val="20"/>
        </w:rPr>
        <w:t>I. a II. třídou ochrany absolutně, ale omezuje je na případy, kdy je takové dotčení technicky nezbytné a</w:t>
      </w:r>
      <w:r w:rsidR="00C5533B">
        <w:rPr>
          <w:rFonts w:ascii="Arial" w:eastAsia="Arial" w:hAnsi="Arial" w:cs="Arial"/>
          <w:sz w:val="20"/>
          <w:szCs w:val="20"/>
        </w:rPr>
        <w:t> </w:t>
      </w:r>
      <w:r w:rsidRPr="76932847">
        <w:rPr>
          <w:rFonts w:ascii="Arial" w:eastAsia="Arial" w:hAnsi="Arial" w:cs="Arial"/>
          <w:sz w:val="20"/>
          <w:szCs w:val="20"/>
        </w:rPr>
        <w:t xml:space="preserve">nelze zvolit šetrnější řešení v rámci akcelerační oblasti. Zásada preference méně kvalitní zemědělské </w:t>
      </w:r>
      <w:r w:rsidRPr="76932847">
        <w:rPr>
          <w:rFonts w:ascii="Arial" w:eastAsia="Arial" w:hAnsi="Arial" w:cs="Arial"/>
          <w:sz w:val="20"/>
          <w:szCs w:val="20"/>
        </w:rPr>
        <w:lastRenderedPageBreak/>
        <w:t>půdy se současně neuplatní pouze ve vztahu k I. a II. třídě ochrany, ale přiměřeně i při výběru mezi ostatními třídami ochrany, pokud jsou varianty umístění z hlediska funkčnosti a dopadů na jiné veřejné zájmy rovnocenné.</w:t>
      </w:r>
    </w:p>
    <w:p w14:paraId="08B60EDE" w14:textId="6D1140F2" w:rsidR="264DEBBB" w:rsidRDefault="264DEBBB" w:rsidP="00863E6F">
      <w:pPr>
        <w:spacing w:after="120" w:line="276" w:lineRule="auto"/>
        <w:jc w:val="both"/>
        <w:rPr>
          <w:rFonts w:ascii="Arial" w:eastAsia="Arial" w:hAnsi="Arial" w:cs="Arial"/>
          <w:sz w:val="20"/>
          <w:szCs w:val="20"/>
        </w:rPr>
      </w:pPr>
      <w:r w:rsidRPr="76932847">
        <w:rPr>
          <w:rFonts w:ascii="Arial" w:eastAsia="Arial" w:hAnsi="Arial" w:cs="Arial"/>
          <w:sz w:val="20"/>
          <w:szCs w:val="20"/>
        </w:rPr>
        <w:t>Podmínka v odst. 3.1 t) je stanovena v souladu s obecnými zásadami ochrany pozemků určených k</w:t>
      </w:r>
      <w:r w:rsidR="00C5533B">
        <w:rPr>
          <w:rFonts w:ascii="Arial" w:eastAsia="Arial" w:hAnsi="Arial" w:cs="Arial"/>
          <w:sz w:val="20"/>
          <w:szCs w:val="20"/>
        </w:rPr>
        <w:t> </w:t>
      </w:r>
      <w:r w:rsidRPr="76932847">
        <w:rPr>
          <w:rFonts w:ascii="Arial" w:eastAsia="Arial" w:hAnsi="Arial" w:cs="Arial"/>
          <w:sz w:val="20"/>
          <w:szCs w:val="20"/>
        </w:rPr>
        <w:t>plnění funkcí lesa (§ 13 odst. 2 lesního zákona). Sledovaným účelem předmětné podmínky je zabránění nadměrné fragmentaci lesních komplexů, respektive zamezení situacím, kdyby v důsledku nevhodného umístění záměru v rámci akcelerační oblasti docházelo ke vzniku lesních pozemků o</w:t>
      </w:r>
      <w:r w:rsidR="00C5533B">
        <w:rPr>
          <w:rFonts w:ascii="Arial" w:eastAsia="Arial" w:hAnsi="Arial" w:cs="Arial"/>
          <w:sz w:val="20"/>
          <w:szCs w:val="20"/>
        </w:rPr>
        <w:t> </w:t>
      </w:r>
      <w:r w:rsidRPr="76932847">
        <w:rPr>
          <w:rFonts w:ascii="Arial" w:eastAsia="Arial" w:hAnsi="Arial" w:cs="Arial"/>
          <w:sz w:val="20"/>
          <w:szCs w:val="20"/>
        </w:rPr>
        <w:t>rozloze či tvaru neumožňujícího lesní hospodaření (§ 12 odst. 2 lesního zákona). Požadavek na</w:t>
      </w:r>
      <w:r w:rsidR="00C5533B">
        <w:rPr>
          <w:rFonts w:ascii="Arial" w:eastAsia="Arial" w:hAnsi="Arial" w:cs="Arial"/>
          <w:sz w:val="20"/>
          <w:szCs w:val="20"/>
        </w:rPr>
        <w:t> </w:t>
      </w:r>
      <w:r w:rsidRPr="76932847">
        <w:rPr>
          <w:rFonts w:ascii="Arial" w:eastAsia="Arial" w:hAnsi="Arial" w:cs="Arial"/>
          <w:sz w:val="20"/>
          <w:szCs w:val="20"/>
        </w:rPr>
        <w:t>minimalizaci záborů pozemků určených k plnění funkcí lesa a přednostní užití pozemků méně významných z hlediska lesního hospodaření (bezlesí) pak reflektuje veřejný zájem na zachování lesa a</w:t>
      </w:r>
      <w:r w:rsidR="00B276D7">
        <w:rPr>
          <w:rFonts w:ascii="Arial" w:eastAsia="Arial" w:hAnsi="Arial" w:cs="Arial"/>
          <w:sz w:val="20"/>
          <w:szCs w:val="20"/>
        </w:rPr>
        <w:t> </w:t>
      </w:r>
      <w:r w:rsidRPr="76932847">
        <w:rPr>
          <w:rFonts w:ascii="Arial" w:eastAsia="Arial" w:hAnsi="Arial" w:cs="Arial"/>
          <w:sz w:val="20"/>
          <w:szCs w:val="20"/>
        </w:rPr>
        <w:t>jeho funkcí, jejichž plnění je primárně vázáno na existenci stabilních lesních porostů. K umísťování obslužných komunikací na pozemky určené k plnění funkcí lesa by mělo být přistupováno pouze v</w:t>
      </w:r>
      <w:r w:rsidR="00C5533B">
        <w:rPr>
          <w:rFonts w:ascii="Arial" w:eastAsia="Arial" w:hAnsi="Arial" w:cs="Arial"/>
          <w:sz w:val="20"/>
          <w:szCs w:val="20"/>
        </w:rPr>
        <w:t> </w:t>
      </w:r>
      <w:r w:rsidRPr="76932847">
        <w:rPr>
          <w:rFonts w:ascii="Arial" w:eastAsia="Arial" w:hAnsi="Arial" w:cs="Arial"/>
          <w:sz w:val="20"/>
          <w:szCs w:val="20"/>
        </w:rPr>
        <w:t>odůvodněných případech a</w:t>
      </w:r>
      <w:r w:rsidR="00C5533B">
        <w:rPr>
          <w:rFonts w:ascii="Arial" w:eastAsia="Arial" w:hAnsi="Arial" w:cs="Arial"/>
          <w:sz w:val="20"/>
          <w:szCs w:val="20"/>
        </w:rPr>
        <w:t> </w:t>
      </w:r>
      <w:r w:rsidRPr="76932847">
        <w:rPr>
          <w:rFonts w:ascii="Arial" w:eastAsia="Arial" w:hAnsi="Arial" w:cs="Arial"/>
          <w:sz w:val="20"/>
          <w:szCs w:val="20"/>
        </w:rPr>
        <w:t>za předpokladu, že nebude možné využít stávající cestní sítě. Uvedené omezení sleduje nejen ochranu lesních komplexů před jejich nadměrnou fragmentací, ale zejména předchází nevhodným zásahům do tzv. porostního pláště jehož zachování je nezbytné z hlediska ochrany navazujících lesních porostů před negativním působením biotických a abiotických škodlivých činitelů. V případě bateriových úložišť jejich přednostní umísťování mimo pozemky určené k plnění funkcí lesa, respektive mimo ochranné pásmo lesa (§ 14 odst. 2 lesního zákona), reflektuje technická specifika těchto zařízení a předchází vzniku situací kdy by muselo být přistoupeno k omezení lesního hospodaření v důsledku stanovení takzvaných zabezpečovacích opatření ve smyslu § 22 odst. 1 lesního zákona.</w:t>
      </w:r>
    </w:p>
    <w:p w14:paraId="1A402AA9" w14:textId="0580ED29" w:rsidR="264DEBBB" w:rsidRPr="00863E6F" w:rsidRDefault="264DEBBB" w:rsidP="00863E6F">
      <w:pPr>
        <w:spacing w:after="120" w:line="276" w:lineRule="auto"/>
        <w:jc w:val="both"/>
        <w:rPr>
          <w:rFonts w:ascii="Arial" w:eastAsia="Arial" w:hAnsi="Arial" w:cs="Arial"/>
          <w:sz w:val="20"/>
          <w:szCs w:val="20"/>
        </w:rPr>
      </w:pPr>
      <w:r w:rsidRPr="00863E6F">
        <w:rPr>
          <w:rFonts w:ascii="Arial" w:eastAsia="Arial" w:hAnsi="Arial" w:cs="Arial"/>
          <w:sz w:val="20"/>
          <w:szCs w:val="20"/>
        </w:rPr>
        <w:t>Podmínka v odst. 3.1 u) 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o více rozšířené či mobilní druhy) minimalizovány. Stejně tak (v návaznosti na podmínky stanovené v odst. 3.1 písm. h) upřesní lokalizaci a způsob provádění záměru ve vztahu k mokřadním a</w:t>
      </w:r>
      <w:r w:rsidR="00C5533B" w:rsidRPr="00863E6F">
        <w:rPr>
          <w:rFonts w:ascii="Arial" w:eastAsia="Arial" w:hAnsi="Arial" w:cs="Arial"/>
          <w:sz w:val="20"/>
          <w:szCs w:val="20"/>
        </w:rPr>
        <w:t> </w:t>
      </w:r>
      <w:r w:rsidRPr="00863E6F">
        <w:rPr>
          <w:rFonts w:ascii="Arial" w:eastAsia="Arial" w:hAnsi="Arial" w:cs="Arial"/>
          <w:sz w:val="20"/>
          <w:szCs w:val="20"/>
        </w:rPr>
        <w:t>dalším vodou ovlivněným stanovištím. V lesních porostech může umístění usměrnit mimo extrémní stanoviště, na nichž silně exponovaná poloha (hřebeny, vrcholy, příkré svahy) a nepříznivé půdní či</w:t>
      </w:r>
      <w:r w:rsidR="00C5533B" w:rsidRPr="00863E6F">
        <w:rPr>
          <w:rFonts w:ascii="Arial" w:eastAsia="Arial" w:hAnsi="Arial" w:cs="Arial"/>
          <w:sz w:val="20"/>
          <w:szCs w:val="20"/>
        </w:rPr>
        <w:t> </w:t>
      </w:r>
      <w:r w:rsidRPr="00863E6F">
        <w:rPr>
          <w:rFonts w:ascii="Arial" w:eastAsia="Arial" w:hAnsi="Arial" w:cs="Arial"/>
          <w:sz w:val="20"/>
          <w:szCs w:val="20"/>
        </w:rPr>
        <w:t>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edafickými kategoriemi L, U, V, O, P, Q, G, T a R.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5452D2E3" w14:textId="56DD999B" w:rsidR="264DEBBB" w:rsidRPr="00863E6F" w:rsidRDefault="264DEBBB" w:rsidP="00863E6F">
      <w:pPr>
        <w:pStyle w:val="Zkladntext"/>
        <w:spacing w:after="240" w:line="276" w:lineRule="auto"/>
        <w:jc w:val="both"/>
      </w:pPr>
      <w:r w:rsidRPr="00863E6F">
        <w:rPr>
          <w:rFonts w:eastAsia="Arial"/>
        </w:rPr>
        <w:t>Podmínka v odst. 3.1 písm. v)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p>
    <w:p w14:paraId="03DC30CB" w14:textId="1A9D8396" w:rsidR="005F123A" w:rsidRPr="00C61F9A" w:rsidRDefault="005F123A" w:rsidP="00C61F9A">
      <w:pPr>
        <w:pStyle w:val="Zkladntext"/>
        <w:spacing w:before="240" w:after="120" w:line="276" w:lineRule="auto"/>
        <w:jc w:val="both"/>
        <w:rPr>
          <w:rFonts w:eastAsia="Arial"/>
          <w:lang w:val="cs"/>
        </w:rPr>
      </w:pPr>
      <w:r w:rsidRPr="00056664">
        <w:rPr>
          <w:rFonts w:eastAsia="Arial"/>
          <w:lang w:val="cs"/>
        </w:rPr>
        <w:t xml:space="preserve">Podmínka v odst. 3.2 písm. a) </w:t>
      </w:r>
      <w:r w:rsidR="371A7DE7" w:rsidRPr="00863E6F">
        <w:rPr>
          <w:rFonts w:eastAsia="Arial"/>
          <w:lang w:val="cs"/>
        </w:rPr>
        <w:t>nebyla stanovena</w:t>
      </w:r>
      <w:r w:rsidRPr="76932847">
        <w:rPr>
          <w:rFonts w:eastAsia="Arial"/>
          <w:lang w:val="cs"/>
        </w:rPr>
        <w:t>.</w:t>
      </w:r>
    </w:p>
    <w:p w14:paraId="1687C88D" w14:textId="7F270ED5" w:rsidR="00123034" w:rsidRDefault="0013017F" w:rsidP="00123034">
      <w:pPr>
        <w:pStyle w:val="Zkladntext"/>
        <w:spacing w:line="276" w:lineRule="auto"/>
        <w:jc w:val="both"/>
      </w:pPr>
      <w:r>
        <w:t xml:space="preserve">Podmínka v odst. 3.2 písm. </w:t>
      </w:r>
      <w:r w:rsidR="005F123A">
        <w:t>b</w:t>
      </w:r>
      <w:r>
        <w:t xml:space="preserve">) </w:t>
      </w:r>
      <w:r w:rsidRPr="00517BCB">
        <w:t>je</w:t>
      </w:r>
      <w:r w:rsidR="00123034" w:rsidRPr="00517BCB">
        <w:t xml:space="preserve"> stanovena za účelem obecné ochrany ptáků a ochrany konkrétních evidovaných druhů</w:t>
      </w:r>
      <w:r w:rsidR="008A2EC4" w:rsidRPr="00517BCB">
        <w:t xml:space="preserve">, </w:t>
      </w:r>
      <w:r w:rsidR="00212138" w:rsidRPr="00517BCB">
        <w:t xml:space="preserve">např. </w:t>
      </w:r>
      <w:r w:rsidR="2680D5B7" w:rsidRPr="00517BCB">
        <w:t>čáp bílý (</w:t>
      </w:r>
      <w:proofErr w:type="spellStart"/>
      <w:r w:rsidR="2680D5B7" w:rsidRPr="76932847">
        <w:rPr>
          <w:i/>
          <w:iCs/>
        </w:rPr>
        <w:t>Ciconia</w:t>
      </w:r>
      <w:proofErr w:type="spellEnd"/>
      <w:r w:rsidR="2680D5B7" w:rsidRPr="76932847">
        <w:rPr>
          <w:i/>
          <w:iCs/>
        </w:rPr>
        <w:t xml:space="preserve"> </w:t>
      </w:r>
      <w:proofErr w:type="spellStart"/>
      <w:r w:rsidR="2680D5B7" w:rsidRPr="76932847">
        <w:rPr>
          <w:i/>
          <w:iCs/>
        </w:rPr>
        <w:t>ciconia</w:t>
      </w:r>
      <w:proofErr w:type="spellEnd"/>
      <w:r w:rsidR="2680D5B7" w:rsidRPr="00517BCB">
        <w:t>),</w:t>
      </w:r>
      <w:r w:rsidR="2680D5B7" w:rsidRPr="00517BCB">
        <w:rPr>
          <w:rFonts w:eastAsia="Times New Roman"/>
          <w:lang w:eastAsia="cs-CZ"/>
        </w:rPr>
        <w:t xml:space="preserve"> </w:t>
      </w:r>
      <w:r w:rsidR="00212138" w:rsidRPr="00517BCB">
        <w:rPr>
          <w:rFonts w:eastAsia="Times New Roman"/>
          <w:kern w:val="0"/>
          <w:lang w:eastAsia="cs-CZ"/>
          <w14:ligatures w14:val="none"/>
        </w:rPr>
        <w:t>káně lesní (</w:t>
      </w:r>
      <w:proofErr w:type="spellStart"/>
      <w:r w:rsidR="00212138" w:rsidRPr="76932847">
        <w:rPr>
          <w:rFonts w:eastAsia="Times New Roman"/>
          <w:i/>
          <w:iCs/>
          <w:kern w:val="0"/>
          <w:lang w:eastAsia="cs-CZ"/>
          <w14:ligatures w14:val="none"/>
        </w:rPr>
        <w:t>Buteo</w:t>
      </w:r>
      <w:proofErr w:type="spellEnd"/>
      <w:r w:rsidR="00212138" w:rsidRPr="76932847">
        <w:rPr>
          <w:rFonts w:eastAsia="Times New Roman"/>
          <w:i/>
          <w:iCs/>
          <w:kern w:val="0"/>
          <w:lang w:eastAsia="cs-CZ"/>
          <w14:ligatures w14:val="none"/>
        </w:rPr>
        <w:t xml:space="preserve"> </w:t>
      </w:r>
      <w:proofErr w:type="spellStart"/>
      <w:r w:rsidR="00212138" w:rsidRPr="76932847">
        <w:rPr>
          <w:rFonts w:eastAsia="Times New Roman"/>
          <w:i/>
          <w:iCs/>
          <w:kern w:val="0"/>
          <w:lang w:eastAsia="cs-CZ"/>
          <w14:ligatures w14:val="none"/>
        </w:rPr>
        <w:t>buteo</w:t>
      </w:r>
      <w:proofErr w:type="spellEnd"/>
      <w:r w:rsidR="00212138" w:rsidRPr="00517BCB">
        <w:rPr>
          <w:rFonts w:eastAsia="Times New Roman"/>
          <w:kern w:val="0"/>
          <w:lang w:eastAsia="cs-CZ"/>
          <w14:ligatures w14:val="none"/>
        </w:rPr>
        <w:t xml:space="preserve">), </w:t>
      </w:r>
      <w:r w:rsidR="00212138" w:rsidRPr="00517BCB">
        <w:t>krkavec velký (</w:t>
      </w:r>
      <w:proofErr w:type="spellStart"/>
      <w:r w:rsidR="00212138" w:rsidRPr="76932847">
        <w:rPr>
          <w:i/>
          <w:iCs/>
        </w:rPr>
        <w:t>Corvus</w:t>
      </w:r>
      <w:proofErr w:type="spellEnd"/>
      <w:r w:rsidR="00212138" w:rsidRPr="76932847">
        <w:rPr>
          <w:i/>
          <w:iCs/>
        </w:rPr>
        <w:t xml:space="preserve"> </w:t>
      </w:r>
      <w:proofErr w:type="spellStart"/>
      <w:r w:rsidR="00212138" w:rsidRPr="76932847">
        <w:rPr>
          <w:i/>
          <w:iCs/>
        </w:rPr>
        <w:t>corax</w:t>
      </w:r>
      <w:proofErr w:type="spellEnd"/>
      <w:r w:rsidR="00212138" w:rsidRPr="00517BCB">
        <w:t xml:space="preserve">), </w:t>
      </w:r>
      <w:r w:rsidR="22DC735F" w:rsidRPr="00517BCB">
        <w:rPr>
          <w:rFonts w:eastAsia="Calibri"/>
        </w:rPr>
        <w:t>moták lužní (</w:t>
      </w:r>
      <w:proofErr w:type="spellStart"/>
      <w:r w:rsidR="22DC735F" w:rsidRPr="76932847">
        <w:rPr>
          <w:rFonts w:eastAsia="Calibri"/>
          <w:i/>
          <w:iCs/>
        </w:rPr>
        <w:t>Circus</w:t>
      </w:r>
      <w:proofErr w:type="spellEnd"/>
      <w:r w:rsidR="22DC735F" w:rsidRPr="76932847">
        <w:rPr>
          <w:rFonts w:eastAsia="Calibri"/>
          <w:i/>
          <w:iCs/>
        </w:rPr>
        <w:t xml:space="preserve"> </w:t>
      </w:r>
      <w:proofErr w:type="spellStart"/>
      <w:r w:rsidR="22DC735F" w:rsidRPr="76932847">
        <w:rPr>
          <w:rFonts w:eastAsia="Calibri"/>
          <w:i/>
          <w:iCs/>
        </w:rPr>
        <w:t>pygargus</w:t>
      </w:r>
      <w:proofErr w:type="spellEnd"/>
      <w:r w:rsidR="22DC735F" w:rsidRPr="00517BCB">
        <w:rPr>
          <w:rFonts w:eastAsia="Calibri"/>
        </w:rPr>
        <w:t xml:space="preserve">), </w:t>
      </w:r>
      <w:r w:rsidR="00212138" w:rsidRPr="00517BCB">
        <w:t>moták pilich (</w:t>
      </w:r>
      <w:proofErr w:type="spellStart"/>
      <w:r w:rsidR="00212138" w:rsidRPr="76932847">
        <w:rPr>
          <w:i/>
          <w:iCs/>
        </w:rPr>
        <w:t>Circus</w:t>
      </w:r>
      <w:proofErr w:type="spellEnd"/>
      <w:r w:rsidR="00212138" w:rsidRPr="76932847">
        <w:rPr>
          <w:i/>
          <w:iCs/>
        </w:rPr>
        <w:t xml:space="preserve"> </w:t>
      </w:r>
      <w:proofErr w:type="spellStart"/>
      <w:r w:rsidR="00212138" w:rsidRPr="76932847">
        <w:rPr>
          <w:i/>
          <w:iCs/>
        </w:rPr>
        <w:t>cyaneus</w:t>
      </w:r>
      <w:proofErr w:type="spellEnd"/>
      <w:r w:rsidR="00212138" w:rsidRPr="00517BCB">
        <w:t>)</w:t>
      </w:r>
      <w:r w:rsidR="638C670F" w:rsidRPr="00517BCB">
        <w:t>,</w:t>
      </w:r>
      <w:r w:rsidR="00212138">
        <w:t xml:space="preserve"> </w:t>
      </w:r>
      <w:r w:rsidR="43182ADC" w:rsidRPr="00517BCB">
        <w:t>moták pochop (</w:t>
      </w:r>
      <w:proofErr w:type="spellStart"/>
      <w:r w:rsidR="43182ADC" w:rsidRPr="76932847">
        <w:rPr>
          <w:i/>
          <w:iCs/>
        </w:rPr>
        <w:t>Circus</w:t>
      </w:r>
      <w:proofErr w:type="spellEnd"/>
      <w:r w:rsidR="43182ADC" w:rsidRPr="76932847">
        <w:rPr>
          <w:i/>
          <w:iCs/>
        </w:rPr>
        <w:t xml:space="preserve"> </w:t>
      </w:r>
      <w:proofErr w:type="spellStart"/>
      <w:r w:rsidR="43182ADC" w:rsidRPr="76932847">
        <w:rPr>
          <w:i/>
          <w:iCs/>
        </w:rPr>
        <w:t>aeruginosus</w:t>
      </w:r>
      <w:proofErr w:type="spellEnd"/>
      <w:r w:rsidR="43182ADC" w:rsidRPr="00517BCB">
        <w:t>)</w:t>
      </w:r>
      <w:r w:rsidR="6D1A3BE9" w:rsidRPr="00517BCB">
        <w:t xml:space="preserve"> </w:t>
      </w:r>
      <w:r w:rsidR="00C5533B">
        <w:t>a </w:t>
      </w:r>
      <w:r w:rsidR="6D1A3BE9" w:rsidRPr="76932847">
        <w:rPr>
          <w:rFonts w:eastAsia="Arial"/>
          <w:color w:val="000000" w:themeColor="text1"/>
        </w:rPr>
        <w:t>netopýr velký (</w:t>
      </w:r>
      <w:proofErr w:type="spellStart"/>
      <w:r w:rsidR="6D1A3BE9" w:rsidRPr="76932847">
        <w:rPr>
          <w:rFonts w:eastAsia="Arial"/>
          <w:i/>
          <w:iCs/>
          <w:color w:val="000000" w:themeColor="text1"/>
        </w:rPr>
        <w:t>Myotis</w:t>
      </w:r>
      <w:proofErr w:type="spellEnd"/>
      <w:r w:rsidR="6D1A3BE9" w:rsidRPr="76932847">
        <w:rPr>
          <w:rFonts w:eastAsia="Arial"/>
          <w:i/>
          <w:iCs/>
          <w:color w:val="000000" w:themeColor="text1"/>
        </w:rPr>
        <w:t xml:space="preserve"> </w:t>
      </w:r>
      <w:proofErr w:type="spellStart"/>
      <w:r w:rsidR="6D1A3BE9" w:rsidRPr="76932847">
        <w:rPr>
          <w:rFonts w:eastAsia="Arial"/>
          <w:i/>
          <w:iCs/>
          <w:color w:val="000000" w:themeColor="text1"/>
        </w:rPr>
        <w:t>myotis</w:t>
      </w:r>
      <w:proofErr w:type="spellEnd"/>
      <w:r w:rsidR="6D1A3BE9" w:rsidRPr="76932847">
        <w:rPr>
          <w:rFonts w:eastAsia="Arial"/>
          <w:color w:val="000000" w:themeColor="text1"/>
        </w:rPr>
        <w:t>)</w:t>
      </w:r>
      <w:r w:rsidR="1E6A1389" w:rsidRPr="00517BCB">
        <w:t>.</w:t>
      </w:r>
      <w:r w:rsidR="43182ADC">
        <w:t xml:space="preserve"> </w:t>
      </w:r>
      <w:r w:rsidR="00123034">
        <w:t xml:space="preserve">Provoz VTE představuje určité riziko pro volně žijící ptáky. Odpuzovače, případně zařízení pro identifikaci ptáků a následné zpomalení rotoru VTE mají schopnost </w:t>
      </w:r>
      <w:r w:rsidR="00123034">
        <w:lastRenderedPageBreak/>
        <w:t>výrazně snižovat mortalitu a</w:t>
      </w:r>
      <w:r w:rsidR="00C5533B">
        <w:t> </w:t>
      </w:r>
      <w:r w:rsidR="00123034">
        <w:t>zároveň umožnit výstavbu VTE i</w:t>
      </w:r>
      <w:r w:rsidR="00212138">
        <w:t> </w:t>
      </w:r>
      <w:r w:rsidR="00123034">
        <w:t>v</w:t>
      </w:r>
      <w:r w:rsidR="00212138">
        <w:t> </w:t>
      </w:r>
      <w:r w:rsidR="00123034">
        <w:t>oblastech se zvýšeným výskytem citlivých druhů. Přestože vymezení akcelerační oblasti respektovalo mapy citlivosti ptáků</w:t>
      </w:r>
      <w:r w:rsidDel="5B35B009">
        <w:t xml:space="preserve"> a</w:t>
      </w:r>
      <w:r w:rsidR="00123034">
        <w:t xml:space="preserve"> oblasti s vysokou a extrémní citlivostí byly z </w:t>
      </w:r>
      <w:r w:rsidR="00212138">
        <w:t xml:space="preserve">návrhu </w:t>
      </w:r>
      <w:r w:rsidR="00123034">
        <w:t>vyloučeny, nebylo možné se vyhnout všem detekovaným místům výskytu citlivých, vzácných a ohrožených druhů ptáků.</w:t>
      </w:r>
    </w:p>
    <w:p w14:paraId="72258DEE" w14:textId="26901FBA" w:rsidR="00123034" w:rsidRDefault="00123034" w:rsidP="00123034">
      <w:pPr>
        <w:pStyle w:val="Zkladntext"/>
        <w:spacing w:line="276" w:lineRule="auto"/>
        <w:jc w:val="both"/>
      </w:pPr>
      <w:r w:rsidRPr="005271D9">
        <w:t xml:space="preserve">Podmínka v odst. 3.2 písm. </w:t>
      </w:r>
      <w:r w:rsidR="005F123A">
        <w:t>c</w:t>
      </w:r>
      <w:r w:rsidRPr="005271D9">
        <w:t>)</w:t>
      </w:r>
      <w:r w:rsidR="00053CB5">
        <w:t xml:space="preserve"> je stanovena za účelem obecné ochrany ptáků. Provoz VTE představuje určité riziko pro volně žijící ptáky. Monitoring je zaměřen na přímou mortalitu ptáků v důsledku kolize s lopatkami VTE. Pravidla monitoringu jsou v podmínce nastavena dle nejlepší tuzemské i zahraniční praxe. Výsledky monitoringu umožní omezení mortality v době po zavedení VTE do provozu díky nastaveným zmírňujícím opatřením.</w:t>
      </w:r>
    </w:p>
    <w:p w14:paraId="25C2D2F5" w14:textId="021DE902" w:rsidR="00053CB5" w:rsidRDefault="00123034" w:rsidP="00863E6F">
      <w:pPr>
        <w:pStyle w:val="Zkladntext"/>
        <w:spacing w:after="240" w:line="276" w:lineRule="auto"/>
        <w:jc w:val="both"/>
      </w:pPr>
      <w:r>
        <w:t xml:space="preserve">Podmínka v odst. 3.2 písm. </w:t>
      </w:r>
      <w:r w:rsidR="005F123A">
        <w:t>d</w:t>
      </w:r>
      <w:r>
        <w:t>)</w:t>
      </w:r>
      <w:bookmarkStart w:id="14" w:name="_Hlk214041370"/>
      <w:r w:rsidR="00053CB5">
        <w:t xml:space="preserve"> je stanovena z důvodu ochrany citlivých druhů letounů vůči VTE v</w:t>
      </w:r>
      <w:r w:rsidR="00F17768">
        <w:t> </w:t>
      </w:r>
      <w:r w:rsidR="00053CB5">
        <w:t xml:space="preserve">ČR </w:t>
      </w:r>
      <w:r w:rsidR="00053CB5" w:rsidRPr="00517BCB">
        <w:t>netopýra velkého (</w:t>
      </w:r>
      <w:proofErr w:type="spellStart"/>
      <w:r w:rsidR="00053CB5" w:rsidRPr="00517BCB">
        <w:rPr>
          <w:i/>
          <w:iCs/>
        </w:rPr>
        <w:t>Myotis</w:t>
      </w:r>
      <w:proofErr w:type="spellEnd"/>
      <w:r w:rsidR="00053CB5" w:rsidRPr="00517BCB">
        <w:rPr>
          <w:i/>
          <w:iCs/>
        </w:rPr>
        <w:t xml:space="preserve"> </w:t>
      </w:r>
      <w:proofErr w:type="spellStart"/>
      <w:r w:rsidR="00053CB5" w:rsidRPr="00517BCB">
        <w:rPr>
          <w:i/>
          <w:iCs/>
        </w:rPr>
        <w:t>myotis</w:t>
      </w:r>
      <w:proofErr w:type="spellEnd"/>
      <w:r w:rsidR="00053CB5" w:rsidRPr="00517BCB">
        <w:t>), netopýra hvízdavého (</w:t>
      </w:r>
      <w:proofErr w:type="spellStart"/>
      <w:r w:rsidR="00053CB5" w:rsidRPr="00517BCB">
        <w:rPr>
          <w:i/>
          <w:iCs/>
        </w:rPr>
        <w:t>Pipistrellus</w:t>
      </w:r>
      <w:proofErr w:type="spellEnd"/>
      <w:r w:rsidR="00053CB5" w:rsidRPr="00517BCB">
        <w:rPr>
          <w:i/>
          <w:iCs/>
        </w:rPr>
        <w:t xml:space="preserve"> </w:t>
      </w:r>
      <w:proofErr w:type="spellStart"/>
      <w:r w:rsidR="00053CB5" w:rsidRPr="00517BCB">
        <w:rPr>
          <w:i/>
          <w:iCs/>
        </w:rPr>
        <w:t>pipistrellus</w:t>
      </w:r>
      <w:proofErr w:type="spellEnd"/>
      <w:r w:rsidR="00053CB5" w:rsidRPr="00517BCB">
        <w:t>), netopýra nejmenšího (</w:t>
      </w:r>
      <w:proofErr w:type="spellStart"/>
      <w:r w:rsidR="00053CB5" w:rsidRPr="00517BCB">
        <w:rPr>
          <w:i/>
          <w:iCs/>
        </w:rPr>
        <w:t>Pipistrellus</w:t>
      </w:r>
      <w:proofErr w:type="spellEnd"/>
      <w:r w:rsidR="00053CB5" w:rsidRPr="00517BCB">
        <w:rPr>
          <w:i/>
          <w:iCs/>
        </w:rPr>
        <w:t xml:space="preserve"> </w:t>
      </w:r>
      <w:proofErr w:type="spellStart"/>
      <w:r w:rsidR="00053CB5" w:rsidRPr="00517BCB">
        <w:rPr>
          <w:i/>
          <w:iCs/>
        </w:rPr>
        <w:t>pygmaeus</w:t>
      </w:r>
      <w:proofErr w:type="spellEnd"/>
      <w:r w:rsidR="00053CB5" w:rsidRPr="00517BCB">
        <w:t>), netopýra rezavého (</w:t>
      </w:r>
      <w:proofErr w:type="spellStart"/>
      <w:r w:rsidR="00053CB5" w:rsidRPr="00517BCB">
        <w:rPr>
          <w:i/>
          <w:iCs/>
        </w:rPr>
        <w:t>Nyctalus</w:t>
      </w:r>
      <w:proofErr w:type="spellEnd"/>
      <w:r w:rsidR="00053CB5" w:rsidRPr="00517BCB">
        <w:rPr>
          <w:i/>
          <w:iCs/>
        </w:rPr>
        <w:t xml:space="preserve"> </w:t>
      </w:r>
      <w:proofErr w:type="spellStart"/>
      <w:r w:rsidR="00053CB5" w:rsidRPr="00517BCB">
        <w:rPr>
          <w:i/>
          <w:iCs/>
        </w:rPr>
        <w:t>noctula</w:t>
      </w:r>
      <w:proofErr w:type="spellEnd"/>
      <w:r w:rsidR="00053CB5" w:rsidRPr="00517BCB">
        <w:t>) a netopýra vousatého (</w:t>
      </w:r>
      <w:proofErr w:type="spellStart"/>
      <w:r w:rsidR="00053CB5" w:rsidRPr="00517BCB">
        <w:rPr>
          <w:i/>
          <w:iCs/>
        </w:rPr>
        <w:t>Myotis</w:t>
      </w:r>
      <w:proofErr w:type="spellEnd"/>
      <w:r w:rsidR="00053CB5" w:rsidRPr="00517BCB">
        <w:rPr>
          <w:i/>
          <w:iCs/>
        </w:rPr>
        <w:t xml:space="preserve"> </w:t>
      </w:r>
      <w:proofErr w:type="spellStart"/>
      <w:r w:rsidR="00053CB5" w:rsidRPr="00517BCB">
        <w:rPr>
          <w:i/>
          <w:iCs/>
        </w:rPr>
        <w:t>mystacinus</w:t>
      </w:r>
      <w:proofErr w:type="spellEnd"/>
      <w:r w:rsidR="00053CB5" w:rsidRPr="00517BCB">
        <w:t>).</w:t>
      </w:r>
      <w:r w:rsidR="00053CB5">
        <w:t xml:space="preserve"> Monitoring je zaměřen na detekci letové aktivity rizikových druhů netopýrů v okolí VTE. Pravidla monitoringu jsou v podmínce nastavena dle nejlepší tuzemské i zahraniční praxe.  Na základě výsledků monitoringu lze nastavit dodatečná zmírňující opatření k eliminaci mortality uvedených letounů v době po zavedení VTE do provozu.</w:t>
      </w:r>
    </w:p>
    <w:p w14:paraId="3E23BF45" w14:textId="38E1D822" w:rsidR="00053CB5" w:rsidRPr="00F17768" w:rsidRDefault="00747B20" w:rsidP="00863E6F">
      <w:pPr>
        <w:pStyle w:val="Zkladntext"/>
        <w:keepNext/>
        <w:spacing w:after="0" w:line="276" w:lineRule="auto"/>
        <w:jc w:val="center"/>
      </w:pPr>
      <w:r>
        <w:rPr>
          <w:noProof/>
        </w:rPr>
        <w:drawing>
          <wp:inline distT="0" distB="0" distL="0" distR="0" wp14:anchorId="3E84AE6A" wp14:editId="42830E55">
            <wp:extent cx="5410200" cy="3727502"/>
            <wp:effectExtent l="0" t="0" r="0" b="6350"/>
            <wp:docPr id="27404705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047057" name=""/>
                    <pic:cNvPicPr/>
                  </pic:nvPicPr>
                  <pic:blipFill rotWithShape="1">
                    <a:blip r:embed="rId9"/>
                    <a:srcRect l="27916" t="17465" r="7928" b="17691"/>
                    <a:stretch>
                      <a:fillRect/>
                    </a:stretch>
                  </pic:blipFill>
                  <pic:spPr bwMode="auto">
                    <a:xfrm>
                      <a:off x="0" y="0"/>
                      <a:ext cx="5438110" cy="3746731"/>
                    </a:xfrm>
                    <a:prstGeom prst="rect">
                      <a:avLst/>
                    </a:prstGeom>
                    <a:ln>
                      <a:noFill/>
                    </a:ln>
                    <a:extLst>
                      <a:ext uri="{53640926-AAD7-44D8-BBD7-CCE9431645EC}">
                        <a14:shadowObscured xmlns:a14="http://schemas.microsoft.com/office/drawing/2010/main"/>
                      </a:ext>
                    </a:extLst>
                  </pic:spPr>
                </pic:pic>
              </a:graphicData>
            </a:graphic>
          </wp:inline>
        </w:drawing>
      </w:r>
    </w:p>
    <w:p w14:paraId="7C6D91BB" w14:textId="131E8EB4" w:rsidR="00BC2387" w:rsidRPr="00F17768" w:rsidRDefault="00BC2387" w:rsidP="00A04ECB">
      <w:pPr>
        <w:pStyle w:val="Titulek"/>
        <w:spacing w:line="276" w:lineRule="auto"/>
        <w:jc w:val="both"/>
        <w:rPr>
          <w:rFonts w:ascii="Arial" w:hAnsi="Arial" w:cs="Arial"/>
          <w:color w:val="auto"/>
          <w:sz w:val="20"/>
          <w:szCs w:val="20"/>
        </w:rPr>
      </w:pPr>
      <w:bookmarkStart w:id="15" w:name="_Hlk219196068"/>
      <w:bookmarkEnd w:id="14"/>
      <w:r w:rsidRPr="00C070BC">
        <w:rPr>
          <w:color w:val="auto"/>
        </w:rPr>
        <w:t xml:space="preserve">Obr. č. </w:t>
      </w:r>
      <w:r w:rsidRPr="00C070BC">
        <w:rPr>
          <w:color w:val="auto"/>
        </w:rPr>
        <w:fldChar w:fldCharType="begin"/>
      </w:r>
      <w:r w:rsidRPr="00C070BC">
        <w:rPr>
          <w:color w:val="auto"/>
        </w:rPr>
        <w:instrText>SEQ Obrázek \* ARABIC</w:instrText>
      </w:r>
      <w:r w:rsidRPr="00C070BC">
        <w:rPr>
          <w:color w:val="auto"/>
        </w:rPr>
        <w:fldChar w:fldCharType="separate"/>
      </w:r>
      <w:r w:rsidR="008A1AC9">
        <w:rPr>
          <w:noProof/>
          <w:color w:val="auto"/>
        </w:rPr>
        <w:t>1</w:t>
      </w:r>
      <w:r w:rsidRPr="00C070BC">
        <w:rPr>
          <w:color w:val="auto"/>
        </w:rPr>
        <w:fldChar w:fldCharType="end"/>
      </w:r>
      <w:r w:rsidRPr="00C070BC">
        <w:rPr>
          <w:color w:val="auto"/>
        </w:rPr>
        <w:t xml:space="preserve"> </w:t>
      </w:r>
      <w:r w:rsidR="0000624A" w:rsidRPr="00C070BC">
        <w:rPr>
          <w:color w:val="auto"/>
        </w:rPr>
        <w:t>–</w:t>
      </w:r>
      <w:r w:rsidRPr="00C070BC">
        <w:rPr>
          <w:color w:val="auto"/>
        </w:rPr>
        <w:t xml:space="preserve"> </w:t>
      </w:r>
      <w:r w:rsidR="0000624A" w:rsidRPr="00C070BC">
        <w:rPr>
          <w:color w:val="auto"/>
        </w:rPr>
        <w:t>informativní zobrazení vymezení akcelerační oblasti v rámci území, pro které bylo zpracováno biologické posouzení</w:t>
      </w:r>
      <w:r w:rsidR="0000624A" w:rsidRPr="00F17768">
        <w:rPr>
          <w:color w:val="auto"/>
        </w:rPr>
        <w:t xml:space="preserve"> </w:t>
      </w:r>
    </w:p>
    <w:bookmarkEnd w:id="15"/>
    <w:p w14:paraId="4C4B5452" w14:textId="77777777" w:rsidR="004C02F0" w:rsidRDefault="004C02F0" w:rsidP="004C02F0">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127CA0B5" w14:textId="77777777" w:rsidR="009B2B2A" w:rsidRPr="00670AD9" w:rsidRDefault="009A75CC" w:rsidP="00A04ECB">
      <w:pPr>
        <w:pStyle w:val="Zkladntext"/>
        <w:spacing w:line="276" w:lineRule="auto"/>
        <w:jc w:val="both"/>
      </w:pPr>
      <w:r w:rsidRPr="00670AD9">
        <w:t xml:space="preserve">Územní opatření se vydává na dobu neurčitou. </w:t>
      </w:r>
      <w:r w:rsidR="00171FFE" w:rsidRPr="00670AD9">
        <w:t xml:space="preserve">Dostatečnost podmínek uvedených v územním opatření </w:t>
      </w:r>
      <w:r w:rsidRPr="00670AD9">
        <w:t>bude prověřován</w:t>
      </w:r>
      <w:r w:rsidR="00171FFE" w:rsidRPr="00670AD9">
        <w:t>a</w:t>
      </w:r>
      <w:r w:rsidRPr="00670AD9">
        <w:t xml:space="preserve"> v rámci zprávy o</w:t>
      </w:r>
      <w:r w:rsidR="009B2B2A" w:rsidRPr="00670AD9">
        <w:t> </w:t>
      </w:r>
      <w:r w:rsidRPr="00670AD9">
        <w:t>uplatňování územně plánovací dokumentace.</w:t>
      </w:r>
      <w:r w:rsidR="009B2B2A" w:rsidRPr="00670AD9">
        <w:t xml:space="preserve"> Územní opatření pozbude účinnosti dnem vydání nové územně plánovací dokumentace nebo zrušením vymezení akcelerační oblasti, pro jejíž území bylo vydáno.</w:t>
      </w:r>
    </w:p>
    <w:p w14:paraId="522DF746" w14:textId="77777777" w:rsidR="009A75CC" w:rsidRPr="00670AD9" w:rsidRDefault="003258AF" w:rsidP="00A04ECB">
      <w:pPr>
        <w:pStyle w:val="Zkladntext"/>
        <w:spacing w:line="276" w:lineRule="auto"/>
        <w:jc w:val="both"/>
      </w:pPr>
      <w:r w:rsidRPr="00670AD9">
        <w:t xml:space="preserve">Toto opatření obecné povahy </w:t>
      </w:r>
      <w:r w:rsidR="00475BF4" w:rsidRPr="00670AD9">
        <w:t>se podle § 173 odst. 1 správního řádu oznamuje veřejnou vyhláškou a nabývá účinnosti patnáctým dnem po vyvěšení veřejné vyhlášky.</w:t>
      </w:r>
    </w:p>
    <w:p w14:paraId="2B5A6B4C" w14:textId="37DD63EC" w:rsidR="006D351E" w:rsidRPr="00275E17" w:rsidRDefault="00807E72" w:rsidP="00275E17">
      <w:pPr>
        <w:pStyle w:val="Zkladntext"/>
        <w:spacing w:line="276" w:lineRule="auto"/>
        <w:jc w:val="both"/>
      </w:pPr>
      <w:r w:rsidRPr="00670AD9">
        <w:lastRenderedPageBreak/>
        <w:t>Podle § 173 odst. 2 správního řádu proti opatření obecné povahy nelze podat opravný prostředek. Podle § 172 odst. 2 správního řádu lze soulad opatření obecné povahy s právními předpisy posoudit v</w:t>
      </w:r>
      <w:r w:rsidR="00F678C4">
        <w:t> </w:t>
      </w:r>
      <w:r w:rsidRPr="00670AD9">
        <w:t>přezkumném řízení, přičemž usnesení o zahájení přezkumného řízení lze vydat do 1 roku od účinnosti opatření.</w:t>
      </w:r>
    </w:p>
    <w:sectPr w:rsidR="006D351E" w:rsidRPr="00275E17">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B82D6B" w14:textId="77777777" w:rsidR="001D4C6E" w:rsidRDefault="001D4C6E" w:rsidP="00DA6840">
      <w:r>
        <w:separator/>
      </w:r>
    </w:p>
  </w:endnote>
  <w:endnote w:type="continuationSeparator" w:id="0">
    <w:p w14:paraId="515EF4BD" w14:textId="77777777" w:rsidR="001D4C6E" w:rsidRDefault="001D4C6E" w:rsidP="00DA68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02906234"/>
      <w:docPartObj>
        <w:docPartGallery w:val="Page Numbers (Bottom of Page)"/>
        <w:docPartUnique/>
      </w:docPartObj>
    </w:sdtPr>
    <w:sdtEndPr>
      <w:rPr>
        <w:rFonts w:ascii="Arial" w:hAnsi="Arial" w:cs="Arial"/>
        <w:sz w:val="20"/>
        <w:szCs w:val="20"/>
      </w:rPr>
    </w:sdtEndPr>
    <w:sdtContent>
      <w:p w14:paraId="7506C1DE" w14:textId="4177FA0D" w:rsidR="00DA6840" w:rsidRPr="00B57767" w:rsidRDefault="00DA6840">
        <w:pPr>
          <w:pStyle w:val="Zpat"/>
          <w:jc w:val="center"/>
          <w:rPr>
            <w:rFonts w:ascii="Arial" w:hAnsi="Arial" w:cs="Arial"/>
            <w:sz w:val="20"/>
            <w:szCs w:val="20"/>
          </w:rPr>
        </w:pPr>
        <w:r w:rsidRPr="00B57767">
          <w:rPr>
            <w:rFonts w:ascii="Arial" w:hAnsi="Arial" w:cs="Arial"/>
            <w:sz w:val="20"/>
            <w:szCs w:val="20"/>
          </w:rPr>
          <w:fldChar w:fldCharType="begin"/>
        </w:r>
        <w:r w:rsidRPr="00B57767">
          <w:rPr>
            <w:rFonts w:ascii="Arial" w:hAnsi="Arial" w:cs="Arial"/>
            <w:sz w:val="20"/>
            <w:szCs w:val="20"/>
          </w:rPr>
          <w:instrText>PAGE   \* MERGEFORMAT</w:instrText>
        </w:r>
        <w:r w:rsidRPr="00B57767">
          <w:rPr>
            <w:rFonts w:ascii="Arial" w:hAnsi="Arial" w:cs="Arial"/>
            <w:sz w:val="20"/>
            <w:szCs w:val="20"/>
          </w:rPr>
          <w:fldChar w:fldCharType="separate"/>
        </w:r>
        <w:r w:rsidRPr="00B57767">
          <w:rPr>
            <w:rFonts w:ascii="Arial" w:hAnsi="Arial" w:cs="Arial"/>
            <w:sz w:val="20"/>
            <w:szCs w:val="20"/>
          </w:rPr>
          <w:t>2</w:t>
        </w:r>
        <w:r w:rsidRPr="00B57767">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B59CFD" w14:textId="77777777" w:rsidR="001D4C6E" w:rsidRDefault="001D4C6E" w:rsidP="00DA6840">
      <w:r>
        <w:separator/>
      </w:r>
    </w:p>
  </w:footnote>
  <w:footnote w:type="continuationSeparator" w:id="0">
    <w:p w14:paraId="6D7A8606" w14:textId="77777777" w:rsidR="001D4C6E" w:rsidRDefault="001D4C6E" w:rsidP="00DA684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12E6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 w15:restartNumberingAfterBreak="0">
    <w:nsid w:val="0F8E5DF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 w15:restartNumberingAfterBreak="0">
    <w:nsid w:val="10083267"/>
    <w:multiLevelType w:val="hybridMultilevel"/>
    <w:tmpl w:val="82BA9730"/>
    <w:lvl w:ilvl="0" w:tplc="8C0E5B9A">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3" w15:restartNumberingAfterBreak="0">
    <w:nsid w:val="13387773"/>
    <w:multiLevelType w:val="hybridMultilevel"/>
    <w:tmpl w:val="7E027986"/>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4" w15:restartNumberingAfterBreak="0">
    <w:nsid w:val="150B0697"/>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5" w15:restartNumberingAfterBreak="0">
    <w:nsid w:val="17391D51"/>
    <w:multiLevelType w:val="hybridMultilevel"/>
    <w:tmpl w:val="F4DC4CC6"/>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6" w15:restartNumberingAfterBreak="0">
    <w:nsid w:val="183566A4"/>
    <w:multiLevelType w:val="hybridMultilevel"/>
    <w:tmpl w:val="9702CE20"/>
    <w:lvl w:ilvl="0" w:tplc="DC727A74">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8FF2C73"/>
    <w:multiLevelType w:val="multilevel"/>
    <w:tmpl w:val="DA3270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A833825"/>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9" w15:restartNumberingAfterBreak="0">
    <w:nsid w:val="234C6435"/>
    <w:multiLevelType w:val="hybridMultilevel"/>
    <w:tmpl w:val="16A4EE8E"/>
    <w:lvl w:ilvl="0" w:tplc="ADE82C0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6D46F4"/>
    <w:multiLevelType w:val="hybridMultilevel"/>
    <w:tmpl w:val="806E8B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9931923"/>
    <w:multiLevelType w:val="hybridMultilevel"/>
    <w:tmpl w:val="5DECACA4"/>
    <w:lvl w:ilvl="0" w:tplc="04050017">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B95417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3" w15:restartNumberingAfterBreak="0">
    <w:nsid w:val="30CD6D86"/>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4" w15:restartNumberingAfterBreak="0">
    <w:nsid w:val="357B5E5E"/>
    <w:multiLevelType w:val="multilevel"/>
    <w:tmpl w:val="F47E4408"/>
    <w:lvl w:ilvl="0">
      <w:start w:val="1"/>
      <w:numFmt w:val="lowerLetter"/>
      <w:lvlText w:val="%1)"/>
      <w:lvlJc w:val="left"/>
      <w:pPr>
        <w:ind w:left="1211" w:hanging="360"/>
      </w:pPr>
      <w:rPr>
        <w:rFonts w:hint="default"/>
      </w:rPr>
    </w:lvl>
    <w:lvl w:ilvl="1">
      <w:start w:val="1"/>
      <w:numFmt w:val="decimal"/>
      <w:lvlText w:val="%2."/>
      <w:lvlJc w:val="left"/>
      <w:pPr>
        <w:ind w:left="1931" w:hanging="360"/>
      </w:pPr>
      <w:rPr>
        <w:rFonts w:hint="default"/>
      </w:rPr>
    </w:lvl>
    <w:lvl w:ilvl="2">
      <w:start w:val="1"/>
      <w:numFmt w:val="lowerRoman"/>
      <w:lvlText w:val="%3."/>
      <w:lvlJc w:val="right"/>
      <w:pPr>
        <w:ind w:left="2651" w:hanging="180"/>
      </w:pPr>
      <w:rPr>
        <w:rFonts w:hint="default"/>
      </w:rPr>
    </w:lvl>
    <w:lvl w:ilvl="3">
      <w:start w:val="1"/>
      <w:numFmt w:val="decimal"/>
      <w:lvlText w:val="%4."/>
      <w:lvlJc w:val="left"/>
      <w:pPr>
        <w:ind w:left="3371" w:hanging="360"/>
      </w:pPr>
      <w:rPr>
        <w:rFonts w:hint="default"/>
      </w:rPr>
    </w:lvl>
    <w:lvl w:ilvl="4">
      <w:start w:val="1"/>
      <w:numFmt w:val="lowerLetter"/>
      <w:lvlText w:val="%5."/>
      <w:lvlJc w:val="left"/>
      <w:pPr>
        <w:ind w:left="4091" w:hanging="360"/>
      </w:pPr>
      <w:rPr>
        <w:rFonts w:hint="default"/>
      </w:rPr>
    </w:lvl>
    <w:lvl w:ilvl="5">
      <w:start w:val="1"/>
      <w:numFmt w:val="lowerRoman"/>
      <w:lvlText w:val="%6."/>
      <w:lvlJc w:val="right"/>
      <w:pPr>
        <w:ind w:left="4811" w:hanging="180"/>
      </w:pPr>
      <w:rPr>
        <w:rFonts w:hint="default"/>
      </w:rPr>
    </w:lvl>
    <w:lvl w:ilvl="6">
      <w:start w:val="1"/>
      <w:numFmt w:val="decimal"/>
      <w:lvlText w:val="%7."/>
      <w:lvlJc w:val="left"/>
      <w:pPr>
        <w:ind w:left="5531" w:hanging="360"/>
      </w:pPr>
      <w:rPr>
        <w:rFonts w:hint="default"/>
      </w:rPr>
    </w:lvl>
    <w:lvl w:ilvl="7">
      <w:start w:val="1"/>
      <w:numFmt w:val="lowerLetter"/>
      <w:lvlText w:val="%8."/>
      <w:lvlJc w:val="left"/>
      <w:pPr>
        <w:ind w:left="6251" w:hanging="360"/>
      </w:pPr>
      <w:rPr>
        <w:rFonts w:hint="default"/>
      </w:rPr>
    </w:lvl>
    <w:lvl w:ilvl="8">
      <w:start w:val="1"/>
      <w:numFmt w:val="lowerRoman"/>
      <w:lvlText w:val="%9."/>
      <w:lvlJc w:val="right"/>
      <w:pPr>
        <w:ind w:left="6971" w:hanging="180"/>
      </w:pPr>
      <w:rPr>
        <w:rFonts w:hint="default"/>
      </w:rPr>
    </w:lvl>
  </w:abstractNum>
  <w:abstractNum w:abstractNumId="15" w15:restartNumberingAfterBreak="0">
    <w:nsid w:val="3B765C50"/>
    <w:multiLevelType w:val="hybridMultilevel"/>
    <w:tmpl w:val="6E46136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D98221F"/>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7" w15:restartNumberingAfterBreak="0">
    <w:nsid w:val="4293346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8" w15:restartNumberingAfterBreak="0">
    <w:nsid w:val="43CF1886"/>
    <w:multiLevelType w:val="hybridMultilevel"/>
    <w:tmpl w:val="B3D21BD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4C79778D"/>
    <w:multiLevelType w:val="hybridMultilevel"/>
    <w:tmpl w:val="05141A3E"/>
    <w:lvl w:ilvl="0" w:tplc="E9C27710">
      <w:start w:val="1"/>
      <w:numFmt w:val="bullet"/>
      <w:lvlText w:val="-"/>
      <w:lvlJc w:val="left"/>
      <w:pPr>
        <w:ind w:left="1428" w:hanging="360"/>
      </w:pPr>
      <w:rPr>
        <w:rFonts w:ascii="Arial" w:eastAsiaTheme="minorHAnsi" w:hAnsi="Arial" w:cs="Aria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0"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1AE1FA2"/>
    <w:multiLevelType w:val="multilevel"/>
    <w:tmpl w:val="795C24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9D0131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3" w15:restartNumberingAfterBreak="0">
    <w:nsid w:val="6B7002D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4" w15:restartNumberingAfterBreak="0">
    <w:nsid w:val="70C15DC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5" w15:restartNumberingAfterBreak="0">
    <w:nsid w:val="7B8F69B0"/>
    <w:multiLevelType w:val="multilevel"/>
    <w:tmpl w:val="8176F9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C790D9D"/>
    <w:multiLevelType w:val="multilevel"/>
    <w:tmpl w:val="C3E01CF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E106DF5"/>
    <w:multiLevelType w:val="multilevel"/>
    <w:tmpl w:val="E6FA95CA"/>
    <w:lvl w:ilvl="0">
      <w:start w:val="1"/>
      <w:numFmt w:val="decimal"/>
      <w:lvlText w:val="%1."/>
      <w:lvlJc w:val="left"/>
      <w:pPr>
        <w:ind w:left="720" w:hanging="360"/>
      </w:pPr>
      <w:rPr>
        <w:b w:val="0"/>
        <w:bCs w:val="0"/>
      </w:rPr>
    </w:lvl>
    <w:lvl w:ilvl="1">
      <w:start w:val="1"/>
      <w:numFmt w:val="decimal"/>
      <w:isLgl/>
      <w:lvlText w:val="%1.%2"/>
      <w:lvlJc w:val="left"/>
      <w:pPr>
        <w:ind w:left="720" w:hanging="36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1915161374">
    <w:abstractNumId w:val="13"/>
  </w:num>
  <w:num w:numId="2" w16cid:durableId="1790129206">
    <w:abstractNumId w:val="5"/>
  </w:num>
  <w:num w:numId="3" w16cid:durableId="1381897970">
    <w:abstractNumId w:val="19"/>
  </w:num>
  <w:num w:numId="4" w16cid:durableId="1925334634">
    <w:abstractNumId w:val="12"/>
  </w:num>
  <w:num w:numId="5" w16cid:durableId="124353530">
    <w:abstractNumId w:val="17"/>
  </w:num>
  <w:num w:numId="6" w16cid:durableId="240217676">
    <w:abstractNumId w:val="1"/>
  </w:num>
  <w:num w:numId="7" w16cid:durableId="2027824041">
    <w:abstractNumId w:val="22"/>
  </w:num>
  <w:num w:numId="8" w16cid:durableId="790054675">
    <w:abstractNumId w:val="9"/>
  </w:num>
  <w:num w:numId="9" w16cid:durableId="863132249">
    <w:abstractNumId w:val="16"/>
  </w:num>
  <w:num w:numId="10" w16cid:durableId="2145656837">
    <w:abstractNumId w:val="4"/>
  </w:num>
  <w:num w:numId="11" w16cid:durableId="678115967">
    <w:abstractNumId w:val="8"/>
  </w:num>
  <w:num w:numId="12" w16cid:durableId="257444813">
    <w:abstractNumId w:val="14"/>
  </w:num>
  <w:num w:numId="13" w16cid:durableId="1559124395">
    <w:abstractNumId w:val="24"/>
  </w:num>
  <w:num w:numId="14" w16cid:durableId="488135315">
    <w:abstractNumId w:val="3"/>
  </w:num>
  <w:num w:numId="15" w16cid:durableId="1956056202">
    <w:abstractNumId w:val="11"/>
  </w:num>
  <w:num w:numId="16" w16cid:durableId="1622571984">
    <w:abstractNumId w:val="10"/>
  </w:num>
  <w:num w:numId="17" w16cid:durableId="1499272555">
    <w:abstractNumId w:val="20"/>
  </w:num>
  <w:num w:numId="18" w16cid:durableId="718407127">
    <w:abstractNumId w:val="2"/>
  </w:num>
  <w:num w:numId="19" w16cid:durableId="71338417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7674641">
    <w:abstractNumId w:val="26"/>
  </w:num>
  <w:num w:numId="21" w16cid:durableId="1061096256">
    <w:abstractNumId w:val="18"/>
  </w:num>
  <w:num w:numId="22" w16cid:durableId="776682791">
    <w:abstractNumId w:val="15"/>
  </w:num>
  <w:num w:numId="23" w16cid:durableId="932668190">
    <w:abstractNumId w:val="7"/>
  </w:num>
  <w:num w:numId="24" w16cid:durableId="1883250191">
    <w:abstractNumId w:val="25"/>
  </w:num>
  <w:num w:numId="25" w16cid:durableId="294725365">
    <w:abstractNumId w:val="0"/>
  </w:num>
  <w:num w:numId="26" w16cid:durableId="1724282576">
    <w:abstractNumId w:val="23"/>
  </w:num>
  <w:num w:numId="27" w16cid:durableId="369494929">
    <w:abstractNumId w:val="21"/>
    <w:lvlOverride w:ilvl="0">
      <w:lvl w:ilvl="0">
        <w:numFmt w:val="lowerLetter"/>
        <w:lvlText w:val="%1."/>
        <w:lvlJc w:val="left"/>
      </w:lvl>
    </w:lvlOverride>
  </w:num>
  <w:num w:numId="28" w16cid:durableId="839466861">
    <w:abstractNumId w:val="27"/>
  </w:num>
  <w:num w:numId="29" w16cid:durableId="190194364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70BC"/>
    <w:rsid w:val="00004BAE"/>
    <w:rsid w:val="0000624A"/>
    <w:rsid w:val="000069F1"/>
    <w:rsid w:val="000100B6"/>
    <w:rsid w:val="000100F9"/>
    <w:rsid w:val="000140E8"/>
    <w:rsid w:val="00015084"/>
    <w:rsid w:val="00020FDE"/>
    <w:rsid w:val="0002185F"/>
    <w:rsid w:val="000247D2"/>
    <w:rsid w:val="00025274"/>
    <w:rsid w:val="00026692"/>
    <w:rsid w:val="00027971"/>
    <w:rsid w:val="00032D23"/>
    <w:rsid w:val="00034CDD"/>
    <w:rsid w:val="0004060A"/>
    <w:rsid w:val="00040C1B"/>
    <w:rsid w:val="0004153A"/>
    <w:rsid w:val="000462ED"/>
    <w:rsid w:val="00053CB5"/>
    <w:rsid w:val="00053DC5"/>
    <w:rsid w:val="00061984"/>
    <w:rsid w:val="000640DA"/>
    <w:rsid w:val="000717A3"/>
    <w:rsid w:val="00071F75"/>
    <w:rsid w:val="00073A71"/>
    <w:rsid w:val="00074CF9"/>
    <w:rsid w:val="00076DD2"/>
    <w:rsid w:val="00080487"/>
    <w:rsid w:val="00080FAB"/>
    <w:rsid w:val="000838EF"/>
    <w:rsid w:val="000847A0"/>
    <w:rsid w:val="00085B98"/>
    <w:rsid w:val="00085C25"/>
    <w:rsid w:val="000904B2"/>
    <w:rsid w:val="00096A7E"/>
    <w:rsid w:val="00096B2F"/>
    <w:rsid w:val="00097A84"/>
    <w:rsid w:val="000A2355"/>
    <w:rsid w:val="000A6B81"/>
    <w:rsid w:val="000B0723"/>
    <w:rsid w:val="000B1823"/>
    <w:rsid w:val="000B2084"/>
    <w:rsid w:val="000B4CD9"/>
    <w:rsid w:val="000C3C06"/>
    <w:rsid w:val="000C4151"/>
    <w:rsid w:val="000C582A"/>
    <w:rsid w:val="000D0C94"/>
    <w:rsid w:val="000D29EC"/>
    <w:rsid w:val="000D77D6"/>
    <w:rsid w:val="000E2739"/>
    <w:rsid w:val="000E5931"/>
    <w:rsid w:val="000E5EA5"/>
    <w:rsid w:val="000E7964"/>
    <w:rsid w:val="000E7E88"/>
    <w:rsid w:val="000F0D8E"/>
    <w:rsid w:val="000F5EAD"/>
    <w:rsid w:val="000F6C51"/>
    <w:rsid w:val="000F712F"/>
    <w:rsid w:val="000F7283"/>
    <w:rsid w:val="00106A16"/>
    <w:rsid w:val="0010755E"/>
    <w:rsid w:val="001109B5"/>
    <w:rsid w:val="00112A98"/>
    <w:rsid w:val="00123034"/>
    <w:rsid w:val="00123F10"/>
    <w:rsid w:val="0012493A"/>
    <w:rsid w:val="00125188"/>
    <w:rsid w:val="001252F5"/>
    <w:rsid w:val="00125E6C"/>
    <w:rsid w:val="0013017F"/>
    <w:rsid w:val="001327B6"/>
    <w:rsid w:val="001348F6"/>
    <w:rsid w:val="001402F6"/>
    <w:rsid w:val="00140B0C"/>
    <w:rsid w:val="001411BB"/>
    <w:rsid w:val="00145D33"/>
    <w:rsid w:val="00150AB8"/>
    <w:rsid w:val="00154B19"/>
    <w:rsid w:val="00167E30"/>
    <w:rsid w:val="00171FFE"/>
    <w:rsid w:val="00174A25"/>
    <w:rsid w:val="001764C9"/>
    <w:rsid w:val="001768BF"/>
    <w:rsid w:val="00177488"/>
    <w:rsid w:val="0017762A"/>
    <w:rsid w:val="00190E5A"/>
    <w:rsid w:val="00191012"/>
    <w:rsid w:val="001937FB"/>
    <w:rsid w:val="0019629F"/>
    <w:rsid w:val="001972CF"/>
    <w:rsid w:val="001A2048"/>
    <w:rsid w:val="001A244F"/>
    <w:rsid w:val="001A4EBF"/>
    <w:rsid w:val="001B0D09"/>
    <w:rsid w:val="001B1214"/>
    <w:rsid w:val="001B7AE5"/>
    <w:rsid w:val="001C1B0A"/>
    <w:rsid w:val="001C4C69"/>
    <w:rsid w:val="001C4D88"/>
    <w:rsid w:val="001C7166"/>
    <w:rsid w:val="001D4C6E"/>
    <w:rsid w:val="001D5372"/>
    <w:rsid w:val="001D53D3"/>
    <w:rsid w:val="001D5B8C"/>
    <w:rsid w:val="001E3033"/>
    <w:rsid w:val="001E399F"/>
    <w:rsid w:val="001E4CE6"/>
    <w:rsid w:val="001E5B73"/>
    <w:rsid w:val="001F1C13"/>
    <w:rsid w:val="0021124D"/>
    <w:rsid w:val="002120FC"/>
    <w:rsid w:val="00212138"/>
    <w:rsid w:val="00216B90"/>
    <w:rsid w:val="00216ED6"/>
    <w:rsid w:val="00225988"/>
    <w:rsid w:val="002320C1"/>
    <w:rsid w:val="00232AA4"/>
    <w:rsid w:val="00234462"/>
    <w:rsid w:val="00243EA4"/>
    <w:rsid w:val="0024404C"/>
    <w:rsid w:val="00244736"/>
    <w:rsid w:val="002447FC"/>
    <w:rsid w:val="00245258"/>
    <w:rsid w:val="0024533C"/>
    <w:rsid w:val="00250701"/>
    <w:rsid w:val="0025229D"/>
    <w:rsid w:val="002522DC"/>
    <w:rsid w:val="0025271A"/>
    <w:rsid w:val="00254354"/>
    <w:rsid w:val="00262979"/>
    <w:rsid w:val="0026718B"/>
    <w:rsid w:val="00273C9F"/>
    <w:rsid w:val="0027507C"/>
    <w:rsid w:val="00275E17"/>
    <w:rsid w:val="00283D4E"/>
    <w:rsid w:val="00291E52"/>
    <w:rsid w:val="00295513"/>
    <w:rsid w:val="00295B27"/>
    <w:rsid w:val="002969DA"/>
    <w:rsid w:val="002A66CD"/>
    <w:rsid w:val="002B28C0"/>
    <w:rsid w:val="002B680C"/>
    <w:rsid w:val="002B6DE6"/>
    <w:rsid w:val="002B7417"/>
    <w:rsid w:val="002C241D"/>
    <w:rsid w:val="002C24CA"/>
    <w:rsid w:val="002C6AF5"/>
    <w:rsid w:val="002D2D8C"/>
    <w:rsid w:val="002D2F13"/>
    <w:rsid w:val="002D4968"/>
    <w:rsid w:val="002E22EB"/>
    <w:rsid w:val="002E24F2"/>
    <w:rsid w:val="002E5A67"/>
    <w:rsid w:val="002E5FCC"/>
    <w:rsid w:val="002F1E90"/>
    <w:rsid w:val="002F6F14"/>
    <w:rsid w:val="002F7173"/>
    <w:rsid w:val="00300472"/>
    <w:rsid w:val="00301888"/>
    <w:rsid w:val="00302F28"/>
    <w:rsid w:val="00307F8E"/>
    <w:rsid w:val="0031004C"/>
    <w:rsid w:val="00312FAA"/>
    <w:rsid w:val="00314B6E"/>
    <w:rsid w:val="00321EA5"/>
    <w:rsid w:val="003258AF"/>
    <w:rsid w:val="00326984"/>
    <w:rsid w:val="00331DD3"/>
    <w:rsid w:val="00334780"/>
    <w:rsid w:val="003352C4"/>
    <w:rsid w:val="00335AB1"/>
    <w:rsid w:val="00341EAA"/>
    <w:rsid w:val="0034304C"/>
    <w:rsid w:val="00345DEA"/>
    <w:rsid w:val="00355D4A"/>
    <w:rsid w:val="00362161"/>
    <w:rsid w:val="0036538F"/>
    <w:rsid w:val="003713E5"/>
    <w:rsid w:val="00371DD6"/>
    <w:rsid w:val="00372ABC"/>
    <w:rsid w:val="00373225"/>
    <w:rsid w:val="0037374F"/>
    <w:rsid w:val="00373F52"/>
    <w:rsid w:val="00374011"/>
    <w:rsid w:val="00375345"/>
    <w:rsid w:val="00375846"/>
    <w:rsid w:val="003767BD"/>
    <w:rsid w:val="003773CF"/>
    <w:rsid w:val="003809B2"/>
    <w:rsid w:val="00380E4E"/>
    <w:rsid w:val="0038440C"/>
    <w:rsid w:val="00391036"/>
    <w:rsid w:val="003913F1"/>
    <w:rsid w:val="00394D60"/>
    <w:rsid w:val="00396F87"/>
    <w:rsid w:val="003A41CC"/>
    <w:rsid w:val="003A47F7"/>
    <w:rsid w:val="003A5714"/>
    <w:rsid w:val="003A62D6"/>
    <w:rsid w:val="003B00B9"/>
    <w:rsid w:val="003B2237"/>
    <w:rsid w:val="003B3D99"/>
    <w:rsid w:val="003B792A"/>
    <w:rsid w:val="003C111B"/>
    <w:rsid w:val="003C67C0"/>
    <w:rsid w:val="003D00DD"/>
    <w:rsid w:val="003D2EFD"/>
    <w:rsid w:val="003E0F25"/>
    <w:rsid w:val="003E126F"/>
    <w:rsid w:val="003E1741"/>
    <w:rsid w:val="003E1C0A"/>
    <w:rsid w:val="003E7E1D"/>
    <w:rsid w:val="003F3F3B"/>
    <w:rsid w:val="004015C4"/>
    <w:rsid w:val="0040385B"/>
    <w:rsid w:val="004047A1"/>
    <w:rsid w:val="00404D6A"/>
    <w:rsid w:val="00404E65"/>
    <w:rsid w:val="00406D1B"/>
    <w:rsid w:val="00407335"/>
    <w:rsid w:val="00410564"/>
    <w:rsid w:val="0041101F"/>
    <w:rsid w:val="00417E31"/>
    <w:rsid w:val="00420AD3"/>
    <w:rsid w:val="004240B6"/>
    <w:rsid w:val="00425C1C"/>
    <w:rsid w:val="00432482"/>
    <w:rsid w:val="00450FC6"/>
    <w:rsid w:val="004537FF"/>
    <w:rsid w:val="00460ADD"/>
    <w:rsid w:val="00471843"/>
    <w:rsid w:val="00475BF4"/>
    <w:rsid w:val="00476D40"/>
    <w:rsid w:val="00481FBC"/>
    <w:rsid w:val="00486F10"/>
    <w:rsid w:val="00490349"/>
    <w:rsid w:val="004905D5"/>
    <w:rsid w:val="004A34A5"/>
    <w:rsid w:val="004A75AE"/>
    <w:rsid w:val="004C00F0"/>
    <w:rsid w:val="004C02F0"/>
    <w:rsid w:val="004C7230"/>
    <w:rsid w:val="004D11C1"/>
    <w:rsid w:val="004D599A"/>
    <w:rsid w:val="004E31DD"/>
    <w:rsid w:val="004E5D06"/>
    <w:rsid w:val="004E64EC"/>
    <w:rsid w:val="004E6C01"/>
    <w:rsid w:val="004E7831"/>
    <w:rsid w:val="004E7C3C"/>
    <w:rsid w:val="004F2315"/>
    <w:rsid w:val="0050243E"/>
    <w:rsid w:val="005054AD"/>
    <w:rsid w:val="00506A02"/>
    <w:rsid w:val="00511F99"/>
    <w:rsid w:val="00512E03"/>
    <w:rsid w:val="005175E1"/>
    <w:rsid w:val="00517BCB"/>
    <w:rsid w:val="0052263D"/>
    <w:rsid w:val="0052575C"/>
    <w:rsid w:val="005271D9"/>
    <w:rsid w:val="005330C8"/>
    <w:rsid w:val="005356A5"/>
    <w:rsid w:val="00535FB7"/>
    <w:rsid w:val="00541FC6"/>
    <w:rsid w:val="0054272A"/>
    <w:rsid w:val="00543B70"/>
    <w:rsid w:val="0054579D"/>
    <w:rsid w:val="005469CB"/>
    <w:rsid w:val="005472CB"/>
    <w:rsid w:val="00550372"/>
    <w:rsid w:val="005526EE"/>
    <w:rsid w:val="00553514"/>
    <w:rsid w:val="00554BA7"/>
    <w:rsid w:val="00555DD0"/>
    <w:rsid w:val="0055615C"/>
    <w:rsid w:val="00560ECE"/>
    <w:rsid w:val="00561684"/>
    <w:rsid w:val="00564BC8"/>
    <w:rsid w:val="0056553A"/>
    <w:rsid w:val="00570C4D"/>
    <w:rsid w:val="00573B45"/>
    <w:rsid w:val="005759E3"/>
    <w:rsid w:val="00580284"/>
    <w:rsid w:val="005840B4"/>
    <w:rsid w:val="00584457"/>
    <w:rsid w:val="0058462C"/>
    <w:rsid w:val="005856FB"/>
    <w:rsid w:val="005859E4"/>
    <w:rsid w:val="005960A6"/>
    <w:rsid w:val="00597539"/>
    <w:rsid w:val="005A10C7"/>
    <w:rsid w:val="005A6AF1"/>
    <w:rsid w:val="005B09B5"/>
    <w:rsid w:val="005B39AF"/>
    <w:rsid w:val="005B3F09"/>
    <w:rsid w:val="005B7527"/>
    <w:rsid w:val="005C1335"/>
    <w:rsid w:val="005C160A"/>
    <w:rsid w:val="005C3C85"/>
    <w:rsid w:val="005C3D37"/>
    <w:rsid w:val="005C4818"/>
    <w:rsid w:val="005C7120"/>
    <w:rsid w:val="005C7FA5"/>
    <w:rsid w:val="005D01C7"/>
    <w:rsid w:val="005D1DAA"/>
    <w:rsid w:val="005D40E9"/>
    <w:rsid w:val="005D4A05"/>
    <w:rsid w:val="005E2E99"/>
    <w:rsid w:val="005F123A"/>
    <w:rsid w:val="005F34E1"/>
    <w:rsid w:val="005F3836"/>
    <w:rsid w:val="005F7031"/>
    <w:rsid w:val="00602A43"/>
    <w:rsid w:val="0060478B"/>
    <w:rsid w:val="00604992"/>
    <w:rsid w:val="00605C05"/>
    <w:rsid w:val="006113AC"/>
    <w:rsid w:val="006123DE"/>
    <w:rsid w:val="006221B7"/>
    <w:rsid w:val="00626457"/>
    <w:rsid w:val="006311CC"/>
    <w:rsid w:val="00642725"/>
    <w:rsid w:val="00642865"/>
    <w:rsid w:val="006472B1"/>
    <w:rsid w:val="0064737D"/>
    <w:rsid w:val="0065009F"/>
    <w:rsid w:val="006513F5"/>
    <w:rsid w:val="0065194C"/>
    <w:rsid w:val="00653008"/>
    <w:rsid w:val="00664196"/>
    <w:rsid w:val="00670AD9"/>
    <w:rsid w:val="00670DFB"/>
    <w:rsid w:val="0067108C"/>
    <w:rsid w:val="00671C84"/>
    <w:rsid w:val="00672CB8"/>
    <w:rsid w:val="006736AB"/>
    <w:rsid w:val="0067634C"/>
    <w:rsid w:val="0068622E"/>
    <w:rsid w:val="006879DA"/>
    <w:rsid w:val="00690263"/>
    <w:rsid w:val="0069436B"/>
    <w:rsid w:val="00695349"/>
    <w:rsid w:val="006A27DD"/>
    <w:rsid w:val="006A3800"/>
    <w:rsid w:val="006A7C01"/>
    <w:rsid w:val="006B05FC"/>
    <w:rsid w:val="006C6EC9"/>
    <w:rsid w:val="006C7339"/>
    <w:rsid w:val="006D351E"/>
    <w:rsid w:val="006D5DC1"/>
    <w:rsid w:val="006D6A22"/>
    <w:rsid w:val="006D785C"/>
    <w:rsid w:val="006E0949"/>
    <w:rsid w:val="006E47D9"/>
    <w:rsid w:val="006F13C3"/>
    <w:rsid w:val="006F15F0"/>
    <w:rsid w:val="006F3515"/>
    <w:rsid w:val="006F47AE"/>
    <w:rsid w:val="006F5916"/>
    <w:rsid w:val="006F5928"/>
    <w:rsid w:val="00702063"/>
    <w:rsid w:val="00705AB1"/>
    <w:rsid w:val="00712C83"/>
    <w:rsid w:val="0072023F"/>
    <w:rsid w:val="00720CB2"/>
    <w:rsid w:val="007218A5"/>
    <w:rsid w:val="00722AB9"/>
    <w:rsid w:val="00724814"/>
    <w:rsid w:val="00735286"/>
    <w:rsid w:val="00740372"/>
    <w:rsid w:val="00746EAC"/>
    <w:rsid w:val="00747800"/>
    <w:rsid w:val="00747B20"/>
    <w:rsid w:val="007533B7"/>
    <w:rsid w:val="00762422"/>
    <w:rsid w:val="007635F3"/>
    <w:rsid w:val="007736CE"/>
    <w:rsid w:val="00776212"/>
    <w:rsid w:val="00782DF5"/>
    <w:rsid w:val="0078403B"/>
    <w:rsid w:val="007906C0"/>
    <w:rsid w:val="00790E94"/>
    <w:rsid w:val="007946C1"/>
    <w:rsid w:val="00794C3E"/>
    <w:rsid w:val="00795BA2"/>
    <w:rsid w:val="00796199"/>
    <w:rsid w:val="00797578"/>
    <w:rsid w:val="007A4E97"/>
    <w:rsid w:val="007B3E83"/>
    <w:rsid w:val="007C4E6D"/>
    <w:rsid w:val="007D0769"/>
    <w:rsid w:val="007D3716"/>
    <w:rsid w:val="007D4905"/>
    <w:rsid w:val="007E1DEB"/>
    <w:rsid w:val="007E326D"/>
    <w:rsid w:val="007E46F8"/>
    <w:rsid w:val="007E4AB2"/>
    <w:rsid w:val="007E5208"/>
    <w:rsid w:val="007F0D26"/>
    <w:rsid w:val="007F5AE2"/>
    <w:rsid w:val="00800681"/>
    <w:rsid w:val="008054AE"/>
    <w:rsid w:val="00805CBB"/>
    <w:rsid w:val="0080700F"/>
    <w:rsid w:val="00807E72"/>
    <w:rsid w:val="00817486"/>
    <w:rsid w:val="0082024A"/>
    <w:rsid w:val="00820CB6"/>
    <w:rsid w:val="0082283C"/>
    <w:rsid w:val="00822E27"/>
    <w:rsid w:val="0082315F"/>
    <w:rsid w:val="0082450B"/>
    <w:rsid w:val="0082606C"/>
    <w:rsid w:val="008261A7"/>
    <w:rsid w:val="00827CF9"/>
    <w:rsid w:val="008366E3"/>
    <w:rsid w:val="00842FB3"/>
    <w:rsid w:val="008440ED"/>
    <w:rsid w:val="00844678"/>
    <w:rsid w:val="00845765"/>
    <w:rsid w:val="008457EB"/>
    <w:rsid w:val="008468FE"/>
    <w:rsid w:val="008513E2"/>
    <w:rsid w:val="00851E3C"/>
    <w:rsid w:val="00856BFE"/>
    <w:rsid w:val="00856CF3"/>
    <w:rsid w:val="00862D76"/>
    <w:rsid w:val="00863E6F"/>
    <w:rsid w:val="00864148"/>
    <w:rsid w:val="008706D0"/>
    <w:rsid w:val="00870867"/>
    <w:rsid w:val="00877D97"/>
    <w:rsid w:val="008811CF"/>
    <w:rsid w:val="0088126B"/>
    <w:rsid w:val="00885351"/>
    <w:rsid w:val="00886D09"/>
    <w:rsid w:val="00892880"/>
    <w:rsid w:val="00895088"/>
    <w:rsid w:val="00896291"/>
    <w:rsid w:val="008A1AC9"/>
    <w:rsid w:val="008A2EC4"/>
    <w:rsid w:val="008A305E"/>
    <w:rsid w:val="008B4273"/>
    <w:rsid w:val="008C0614"/>
    <w:rsid w:val="008C09D4"/>
    <w:rsid w:val="008C4B3A"/>
    <w:rsid w:val="008C4EA5"/>
    <w:rsid w:val="008C5185"/>
    <w:rsid w:val="008C533C"/>
    <w:rsid w:val="008C53E3"/>
    <w:rsid w:val="008C6972"/>
    <w:rsid w:val="008D1D0B"/>
    <w:rsid w:val="008D3A76"/>
    <w:rsid w:val="008D4738"/>
    <w:rsid w:val="008D4CB9"/>
    <w:rsid w:val="008D7DF0"/>
    <w:rsid w:val="008D7E80"/>
    <w:rsid w:val="008E3543"/>
    <w:rsid w:val="008E6537"/>
    <w:rsid w:val="008E6EDC"/>
    <w:rsid w:val="008E7BA2"/>
    <w:rsid w:val="008F2A74"/>
    <w:rsid w:val="008F3F50"/>
    <w:rsid w:val="008F7D7C"/>
    <w:rsid w:val="009008D1"/>
    <w:rsid w:val="009028DE"/>
    <w:rsid w:val="0090337A"/>
    <w:rsid w:val="00906CD1"/>
    <w:rsid w:val="0091172B"/>
    <w:rsid w:val="00912575"/>
    <w:rsid w:val="00913E81"/>
    <w:rsid w:val="00914049"/>
    <w:rsid w:val="00917B28"/>
    <w:rsid w:val="00917FD7"/>
    <w:rsid w:val="00922192"/>
    <w:rsid w:val="00924CB0"/>
    <w:rsid w:val="00934B51"/>
    <w:rsid w:val="009350BD"/>
    <w:rsid w:val="0093646D"/>
    <w:rsid w:val="00940615"/>
    <w:rsid w:val="00942549"/>
    <w:rsid w:val="00943D8B"/>
    <w:rsid w:val="009502BF"/>
    <w:rsid w:val="00953F1E"/>
    <w:rsid w:val="00954327"/>
    <w:rsid w:val="00955396"/>
    <w:rsid w:val="00961973"/>
    <w:rsid w:val="0096231D"/>
    <w:rsid w:val="00964062"/>
    <w:rsid w:val="00965C99"/>
    <w:rsid w:val="00967035"/>
    <w:rsid w:val="00976A38"/>
    <w:rsid w:val="00980417"/>
    <w:rsid w:val="00981DA2"/>
    <w:rsid w:val="009828ED"/>
    <w:rsid w:val="00985568"/>
    <w:rsid w:val="00986567"/>
    <w:rsid w:val="00986655"/>
    <w:rsid w:val="00991287"/>
    <w:rsid w:val="00993839"/>
    <w:rsid w:val="00994D1D"/>
    <w:rsid w:val="009A1518"/>
    <w:rsid w:val="009A2B0B"/>
    <w:rsid w:val="009A3C44"/>
    <w:rsid w:val="009A53BC"/>
    <w:rsid w:val="009A5FC1"/>
    <w:rsid w:val="009A75CC"/>
    <w:rsid w:val="009B2B2A"/>
    <w:rsid w:val="009B7C0D"/>
    <w:rsid w:val="009C28B2"/>
    <w:rsid w:val="009C43E7"/>
    <w:rsid w:val="009C48AD"/>
    <w:rsid w:val="009C71A0"/>
    <w:rsid w:val="009D3410"/>
    <w:rsid w:val="009D5983"/>
    <w:rsid w:val="009E38CE"/>
    <w:rsid w:val="009E4CEB"/>
    <w:rsid w:val="009E5553"/>
    <w:rsid w:val="009F2798"/>
    <w:rsid w:val="009F776C"/>
    <w:rsid w:val="00A00F13"/>
    <w:rsid w:val="00A02431"/>
    <w:rsid w:val="00A028AF"/>
    <w:rsid w:val="00A02EE3"/>
    <w:rsid w:val="00A04ECB"/>
    <w:rsid w:val="00A0733D"/>
    <w:rsid w:val="00A10A8B"/>
    <w:rsid w:val="00A12C14"/>
    <w:rsid w:val="00A14AE1"/>
    <w:rsid w:val="00A158BF"/>
    <w:rsid w:val="00A16138"/>
    <w:rsid w:val="00A16D48"/>
    <w:rsid w:val="00A171B9"/>
    <w:rsid w:val="00A21231"/>
    <w:rsid w:val="00A21B2A"/>
    <w:rsid w:val="00A22675"/>
    <w:rsid w:val="00A23EBF"/>
    <w:rsid w:val="00A30744"/>
    <w:rsid w:val="00A3165D"/>
    <w:rsid w:val="00A35148"/>
    <w:rsid w:val="00A37141"/>
    <w:rsid w:val="00A37CA0"/>
    <w:rsid w:val="00A42AAE"/>
    <w:rsid w:val="00A4761D"/>
    <w:rsid w:val="00A5026B"/>
    <w:rsid w:val="00A54CA0"/>
    <w:rsid w:val="00A60BB1"/>
    <w:rsid w:val="00A60D2E"/>
    <w:rsid w:val="00A61519"/>
    <w:rsid w:val="00A756ED"/>
    <w:rsid w:val="00A76EB3"/>
    <w:rsid w:val="00A825F2"/>
    <w:rsid w:val="00A85DFD"/>
    <w:rsid w:val="00A87EA8"/>
    <w:rsid w:val="00A92884"/>
    <w:rsid w:val="00A95B73"/>
    <w:rsid w:val="00AB744D"/>
    <w:rsid w:val="00AC04E3"/>
    <w:rsid w:val="00AC3B2A"/>
    <w:rsid w:val="00AC405D"/>
    <w:rsid w:val="00AC51C7"/>
    <w:rsid w:val="00AC6EFE"/>
    <w:rsid w:val="00AD0584"/>
    <w:rsid w:val="00AE07A5"/>
    <w:rsid w:val="00AE7524"/>
    <w:rsid w:val="00AF5854"/>
    <w:rsid w:val="00AF59DE"/>
    <w:rsid w:val="00B01992"/>
    <w:rsid w:val="00B029E7"/>
    <w:rsid w:val="00B03D3A"/>
    <w:rsid w:val="00B04B66"/>
    <w:rsid w:val="00B04B9D"/>
    <w:rsid w:val="00B04D9A"/>
    <w:rsid w:val="00B11794"/>
    <w:rsid w:val="00B13B98"/>
    <w:rsid w:val="00B147C0"/>
    <w:rsid w:val="00B17614"/>
    <w:rsid w:val="00B23D4D"/>
    <w:rsid w:val="00B264B9"/>
    <w:rsid w:val="00B276D7"/>
    <w:rsid w:val="00B3185A"/>
    <w:rsid w:val="00B31AF5"/>
    <w:rsid w:val="00B34A16"/>
    <w:rsid w:val="00B358E0"/>
    <w:rsid w:val="00B4049E"/>
    <w:rsid w:val="00B40B00"/>
    <w:rsid w:val="00B420EA"/>
    <w:rsid w:val="00B42B40"/>
    <w:rsid w:val="00B42F7B"/>
    <w:rsid w:val="00B44BA9"/>
    <w:rsid w:val="00B47D43"/>
    <w:rsid w:val="00B510A7"/>
    <w:rsid w:val="00B5160E"/>
    <w:rsid w:val="00B5262A"/>
    <w:rsid w:val="00B52EA5"/>
    <w:rsid w:val="00B57767"/>
    <w:rsid w:val="00B645F9"/>
    <w:rsid w:val="00B666A1"/>
    <w:rsid w:val="00B67625"/>
    <w:rsid w:val="00B7044A"/>
    <w:rsid w:val="00B706D8"/>
    <w:rsid w:val="00B70821"/>
    <w:rsid w:val="00B72F64"/>
    <w:rsid w:val="00B738B1"/>
    <w:rsid w:val="00B81460"/>
    <w:rsid w:val="00B85E3A"/>
    <w:rsid w:val="00B86BB9"/>
    <w:rsid w:val="00B904FC"/>
    <w:rsid w:val="00B94002"/>
    <w:rsid w:val="00B94C3F"/>
    <w:rsid w:val="00B97420"/>
    <w:rsid w:val="00BA2D24"/>
    <w:rsid w:val="00BA33D6"/>
    <w:rsid w:val="00BA457E"/>
    <w:rsid w:val="00BA685C"/>
    <w:rsid w:val="00BB039F"/>
    <w:rsid w:val="00BB11DC"/>
    <w:rsid w:val="00BB2860"/>
    <w:rsid w:val="00BB34B6"/>
    <w:rsid w:val="00BB6D20"/>
    <w:rsid w:val="00BB7E9D"/>
    <w:rsid w:val="00BC0734"/>
    <w:rsid w:val="00BC092E"/>
    <w:rsid w:val="00BC2387"/>
    <w:rsid w:val="00BC268F"/>
    <w:rsid w:val="00BE0F09"/>
    <w:rsid w:val="00BE17DE"/>
    <w:rsid w:val="00BE350E"/>
    <w:rsid w:val="00BE4BD1"/>
    <w:rsid w:val="00BE568F"/>
    <w:rsid w:val="00BE6F67"/>
    <w:rsid w:val="00BE7E55"/>
    <w:rsid w:val="00C070BC"/>
    <w:rsid w:val="00C111D7"/>
    <w:rsid w:val="00C14294"/>
    <w:rsid w:val="00C17232"/>
    <w:rsid w:val="00C214D4"/>
    <w:rsid w:val="00C21F80"/>
    <w:rsid w:val="00C2259E"/>
    <w:rsid w:val="00C276DA"/>
    <w:rsid w:val="00C35A94"/>
    <w:rsid w:val="00C506A9"/>
    <w:rsid w:val="00C5343D"/>
    <w:rsid w:val="00C550F7"/>
    <w:rsid w:val="00C5533B"/>
    <w:rsid w:val="00C55E88"/>
    <w:rsid w:val="00C61F9A"/>
    <w:rsid w:val="00C6291E"/>
    <w:rsid w:val="00C65932"/>
    <w:rsid w:val="00C70B10"/>
    <w:rsid w:val="00C74320"/>
    <w:rsid w:val="00C8099F"/>
    <w:rsid w:val="00C82BDD"/>
    <w:rsid w:val="00C84DBC"/>
    <w:rsid w:val="00C90EB8"/>
    <w:rsid w:val="00C962C5"/>
    <w:rsid w:val="00C97863"/>
    <w:rsid w:val="00CA0483"/>
    <w:rsid w:val="00CA3D90"/>
    <w:rsid w:val="00CA6F7A"/>
    <w:rsid w:val="00CB4382"/>
    <w:rsid w:val="00CB634F"/>
    <w:rsid w:val="00CB738F"/>
    <w:rsid w:val="00CC0E64"/>
    <w:rsid w:val="00CC1E90"/>
    <w:rsid w:val="00CD35AD"/>
    <w:rsid w:val="00CD43CD"/>
    <w:rsid w:val="00CD4CAD"/>
    <w:rsid w:val="00CE10FE"/>
    <w:rsid w:val="00CE75FD"/>
    <w:rsid w:val="00CF3397"/>
    <w:rsid w:val="00CF4DB8"/>
    <w:rsid w:val="00CF579C"/>
    <w:rsid w:val="00CF6A3F"/>
    <w:rsid w:val="00D01F81"/>
    <w:rsid w:val="00D03A33"/>
    <w:rsid w:val="00D06953"/>
    <w:rsid w:val="00D06E79"/>
    <w:rsid w:val="00D11123"/>
    <w:rsid w:val="00D13C07"/>
    <w:rsid w:val="00D14285"/>
    <w:rsid w:val="00D20893"/>
    <w:rsid w:val="00D21BFA"/>
    <w:rsid w:val="00D24765"/>
    <w:rsid w:val="00D27F90"/>
    <w:rsid w:val="00D303E4"/>
    <w:rsid w:val="00D363BD"/>
    <w:rsid w:val="00D40042"/>
    <w:rsid w:val="00D44FAE"/>
    <w:rsid w:val="00D5109C"/>
    <w:rsid w:val="00D53149"/>
    <w:rsid w:val="00D53ABD"/>
    <w:rsid w:val="00D54681"/>
    <w:rsid w:val="00D60AEE"/>
    <w:rsid w:val="00D645D0"/>
    <w:rsid w:val="00D67242"/>
    <w:rsid w:val="00D67E8D"/>
    <w:rsid w:val="00D700EB"/>
    <w:rsid w:val="00D70505"/>
    <w:rsid w:val="00D70DE3"/>
    <w:rsid w:val="00D744FB"/>
    <w:rsid w:val="00D75274"/>
    <w:rsid w:val="00D75E64"/>
    <w:rsid w:val="00D77AA8"/>
    <w:rsid w:val="00D81E16"/>
    <w:rsid w:val="00D906EB"/>
    <w:rsid w:val="00D97A08"/>
    <w:rsid w:val="00DA27D9"/>
    <w:rsid w:val="00DA328C"/>
    <w:rsid w:val="00DA361C"/>
    <w:rsid w:val="00DA4212"/>
    <w:rsid w:val="00DA6634"/>
    <w:rsid w:val="00DA6840"/>
    <w:rsid w:val="00DB5441"/>
    <w:rsid w:val="00DC5D00"/>
    <w:rsid w:val="00DC6284"/>
    <w:rsid w:val="00DC67B1"/>
    <w:rsid w:val="00DD01CE"/>
    <w:rsid w:val="00DD3CB5"/>
    <w:rsid w:val="00DD4EA3"/>
    <w:rsid w:val="00DD726E"/>
    <w:rsid w:val="00DE32FA"/>
    <w:rsid w:val="00DE3B8E"/>
    <w:rsid w:val="00DE61EB"/>
    <w:rsid w:val="00DE68AF"/>
    <w:rsid w:val="00E01C4F"/>
    <w:rsid w:val="00E04352"/>
    <w:rsid w:val="00E103A4"/>
    <w:rsid w:val="00E149C6"/>
    <w:rsid w:val="00E167C7"/>
    <w:rsid w:val="00E17C37"/>
    <w:rsid w:val="00E216DA"/>
    <w:rsid w:val="00E34E26"/>
    <w:rsid w:val="00E406AA"/>
    <w:rsid w:val="00E4374C"/>
    <w:rsid w:val="00E5042A"/>
    <w:rsid w:val="00E50578"/>
    <w:rsid w:val="00E537EB"/>
    <w:rsid w:val="00E562C0"/>
    <w:rsid w:val="00E569BB"/>
    <w:rsid w:val="00E57085"/>
    <w:rsid w:val="00E618C9"/>
    <w:rsid w:val="00E62FA2"/>
    <w:rsid w:val="00E6669A"/>
    <w:rsid w:val="00E66718"/>
    <w:rsid w:val="00E66746"/>
    <w:rsid w:val="00E66B78"/>
    <w:rsid w:val="00E66EA8"/>
    <w:rsid w:val="00E701A1"/>
    <w:rsid w:val="00E70DE5"/>
    <w:rsid w:val="00E848E0"/>
    <w:rsid w:val="00E86070"/>
    <w:rsid w:val="00E8713A"/>
    <w:rsid w:val="00EA0C50"/>
    <w:rsid w:val="00EA3EF7"/>
    <w:rsid w:val="00EA409D"/>
    <w:rsid w:val="00EA7405"/>
    <w:rsid w:val="00EA756C"/>
    <w:rsid w:val="00EB2CFB"/>
    <w:rsid w:val="00EB386F"/>
    <w:rsid w:val="00EB7380"/>
    <w:rsid w:val="00EC0945"/>
    <w:rsid w:val="00EC0FF5"/>
    <w:rsid w:val="00EC48FE"/>
    <w:rsid w:val="00EC5896"/>
    <w:rsid w:val="00ED166C"/>
    <w:rsid w:val="00EE5DAB"/>
    <w:rsid w:val="00EF093A"/>
    <w:rsid w:val="00EF112F"/>
    <w:rsid w:val="00EF28DF"/>
    <w:rsid w:val="00EF44F9"/>
    <w:rsid w:val="00F0236A"/>
    <w:rsid w:val="00F04065"/>
    <w:rsid w:val="00F1589A"/>
    <w:rsid w:val="00F170C0"/>
    <w:rsid w:val="00F17768"/>
    <w:rsid w:val="00F301DF"/>
    <w:rsid w:val="00F36F8E"/>
    <w:rsid w:val="00F41273"/>
    <w:rsid w:val="00F46A1E"/>
    <w:rsid w:val="00F46F2D"/>
    <w:rsid w:val="00F51BED"/>
    <w:rsid w:val="00F5325D"/>
    <w:rsid w:val="00F53E30"/>
    <w:rsid w:val="00F544BE"/>
    <w:rsid w:val="00F60356"/>
    <w:rsid w:val="00F61B25"/>
    <w:rsid w:val="00F678C4"/>
    <w:rsid w:val="00F71C3C"/>
    <w:rsid w:val="00F73D7E"/>
    <w:rsid w:val="00F805A0"/>
    <w:rsid w:val="00F81F0E"/>
    <w:rsid w:val="00F85610"/>
    <w:rsid w:val="00F906ED"/>
    <w:rsid w:val="00F92048"/>
    <w:rsid w:val="00F947E3"/>
    <w:rsid w:val="00F94E19"/>
    <w:rsid w:val="00F96557"/>
    <w:rsid w:val="00F97AC0"/>
    <w:rsid w:val="00FA10B0"/>
    <w:rsid w:val="00FA23A9"/>
    <w:rsid w:val="00FA3452"/>
    <w:rsid w:val="00FA682E"/>
    <w:rsid w:val="00FA6B08"/>
    <w:rsid w:val="00FB7257"/>
    <w:rsid w:val="00FC0991"/>
    <w:rsid w:val="00FC76B0"/>
    <w:rsid w:val="00FD1D92"/>
    <w:rsid w:val="00FD3418"/>
    <w:rsid w:val="00FE4E0E"/>
    <w:rsid w:val="00FF00B8"/>
    <w:rsid w:val="00FF1231"/>
    <w:rsid w:val="00FF51C3"/>
    <w:rsid w:val="00FF74ED"/>
    <w:rsid w:val="01BAD5EC"/>
    <w:rsid w:val="01D0DD34"/>
    <w:rsid w:val="01DF2D27"/>
    <w:rsid w:val="01F74416"/>
    <w:rsid w:val="0212EA2F"/>
    <w:rsid w:val="0236BAFE"/>
    <w:rsid w:val="0278524C"/>
    <w:rsid w:val="02CBDC65"/>
    <w:rsid w:val="035D0035"/>
    <w:rsid w:val="04475122"/>
    <w:rsid w:val="0493279D"/>
    <w:rsid w:val="04940F7F"/>
    <w:rsid w:val="05F5F2A7"/>
    <w:rsid w:val="06643798"/>
    <w:rsid w:val="06CA0881"/>
    <w:rsid w:val="079949B3"/>
    <w:rsid w:val="092ACC7E"/>
    <w:rsid w:val="0A0EA593"/>
    <w:rsid w:val="0B039A66"/>
    <w:rsid w:val="0B35E35F"/>
    <w:rsid w:val="0B54C611"/>
    <w:rsid w:val="0B8B6D6B"/>
    <w:rsid w:val="0C14EF9E"/>
    <w:rsid w:val="0C4B2BAE"/>
    <w:rsid w:val="0C6A08A2"/>
    <w:rsid w:val="0DED0E48"/>
    <w:rsid w:val="0F1B58AA"/>
    <w:rsid w:val="108EC15D"/>
    <w:rsid w:val="11333A7E"/>
    <w:rsid w:val="115A3A14"/>
    <w:rsid w:val="115E528D"/>
    <w:rsid w:val="137FA1EF"/>
    <w:rsid w:val="14427014"/>
    <w:rsid w:val="15D11CBA"/>
    <w:rsid w:val="15FAEFF7"/>
    <w:rsid w:val="168FCAC8"/>
    <w:rsid w:val="17D2A502"/>
    <w:rsid w:val="17F1893F"/>
    <w:rsid w:val="18828E20"/>
    <w:rsid w:val="18BD5D4A"/>
    <w:rsid w:val="19BE4C6C"/>
    <w:rsid w:val="19E313D2"/>
    <w:rsid w:val="1AB0117D"/>
    <w:rsid w:val="1B11DDC0"/>
    <w:rsid w:val="1BB83FAE"/>
    <w:rsid w:val="1C79EC9B"/>
    <w:rsid w:val="1CB32438"/>
    <w:rsid w:val="1D5B43D4"/>
    <w:rsid w:val="1D6DEA1E"/>
    <w:rsid w:val="1D89D141"/>
    <w:rsid w:val="1E30AF8A"/>
    <w:rsid w:val="1E6A1389"/>
    <w:rsid w:val="204EF651"/>
    <w:rsid w:val="20870E3E"/>
    <w:rsid w:val="20BCFA89"/>
    <w:rsid w:val="21626FE7"/>
    <w:rsid w:val="2270B6C4"/>
    <w:rsid w:val="227BE7F5"/>
    <w:rsid w:val="22DC735F"/>
    <w:rsid w:val="238FC090"/>
    <w:rsid w:val="24DE3D64"/>
    <w:rsid w:val="25E6FA15"/>
    <w:rsid w:val="264DEBBB"/>
    <w:rsid w:val="266CF084"/>
    <w:rsid w:val="2680D5B7"/>
    <w:rsid w:val="271AB240"/>
    <w:rsid w:val="27950040"/>
    <w:rsid w:val="2852AE4A"/>
    <w:rsid w:val="294ED211"/>
    <w:rsid w:val="2ACC41AE"/>
    <w:rsid w:val="2BA2029E"/>
    <w:rsid w:val="2C185E0C"/>
    <w:rsid w:val="2CB7CE7E"/>
    <w:rsid w:val="2DC91830"/>
    <w:rsid w:val="2E2273B0"/>
    <w:rsid w:val="2F82CD99"/>
    <w:rsid w:val="3068A5B1"/>
    <w:rsid w:val="30E32FD9"/>
    <w:rsid w:val="326F813A"/>
    <w:rsid w:val="32A4BAF4"/>
    <w:rsid w:val="32B47861"/>
    <w:rsid w:val="338DCE09"/>
    <w:rsid w:val="33B86F5D"/>
    <w:rsid w:val="343D4933"/>
    <w:rsid w:val="345AD104"/>
    <w:rsid w:val="346142F7"/>
    <w:rsid w:val="35415E6F"/>
    <w:rsid w:val="36AAD0EA"/>
    <w:rsid w:val="371A7DE7"/>
    <w:rsid w:val="388675FD"/>
    <w:rsid w:val="390DCD22"/>
    <w:rsid w:val="39DD4657"/>
    <w:rsid w:val="3BC0345F"/>
    <w:rsid w:val="3D4FBE6E"/>
    <w:rsid w:val="3D61E0D6"/>
    <w:rsid w:val="3E2B45B8"/>
    <w:rsid w:val="3E88CD94"/>
    <w:rsid w:val="3F4F0001"/>
    <w:rsid w:val="3FAB82F5"/>
    <w:rsid w:val="3FFDB614"/>
    <w:rsid w:val="404F6A1C"/>
    <w:rsid w:val="4060014D"/>
    <w:rsid w:val="40DDA7F2"/>
    <w:rsid w:val="42298F3E"/>
    <w:rsid w:val="42A277F3"/>
    <w:rsid w:val="42DCC153"/>
    <w:rsid w:val="43182ADC"/>
    <w:rsid w:val="44C29A60"/>
    <w:rsid w:val="4583FBD2"/>
    <w:rsid w:val="45A3D951"/>
    <w:rsid w:val="45B14A6F"/>
    <w:rsid w:val="45D44974"/>
    <w:rsid w:val="47E3A696"/>
    <w:rsid w:val="4801B4D1"/>
    <w:rsid w:val="482C0ED9"/>
    <w:rsid w:val="48DF1609"/>
    <w:rsid w:val="4902F423"/>
    <w:rsid w:val="496F28E7"/>
    <w:rsid w:val="4982ED28"/>
    <w:rsid w:val="49888BA9"/>
    <w:rsid w:val="49999B7C"/>
    <w:rsid w:val="4A3C67E8"/>
    <w:rsid w:val="4AE1AA4A"/>
    <w:rsid w:val="4D3CED98"/>
    <w:rsid w:val="4D639483"/>
    <w:rsid w:val="4D8502B6"/>
    <w:rsid w:val="4DA41027"/>
    <w:rsid w:val="4DB5DEFF"/>
    <w:rsid w:val="516D9B00"/>
    <w:rsid w:val="526CCC18"/>
    <w:rsid w:val="5342B4FA"/>
    <w:rsid w:val="540B2538"/>
    <w:rsid w:val="5461BCA1"/>
    <w:rsid w:val="54E95A5F"/>
    <w:rsid w:val="5585990C"/>
    <w:rsid w:val="55A32C40"/>
    <w:rsid w:val="55E6F5BD"/>
    <w:rsid w:val="55E88E14"/>
    <w:rsid w:val="570C7C42"/>
    <w:rsid w:val="589E14B5"/>
    <w:rsid w:val="5982E41A"/>
    <w:rsid w:val="59B02ED5"/>
    <w:rsid w:val="5B35B009"/>
    <w:rsid w:val="5BCBBBAC"/>
    <w:rsid w:val="5CE9AA53"/>
    <w:rsid w:val="5D16BC92"/>
    <w:rsid w:val="5EC5F535"/>
    <w:rsid w:val="5F1FD018"/>
    <w:rsid w:val="5F2C8491"/>
    <w:rsid w:val="5F87F57F"/>
    <w:rsid w:val="5FBA32F2"/>
    <w:rsid w:val="5FDA8E42"/>
    <w:rsid w:val="600E7039"/>
    <w:rsid w:val="6081A7F4"/>
    <w:rsid w:val="60CFC764"/>
    <w:rsid w:val="62651B07"/>
    <w:rsid w:val="62C0F476"/>
    <w:rsid w:val="62D545FD"/>
    <w:rsid w:val="638C670F"/>
    <w:rsid w:val="639459D5"/>
    <w:rsid w:val="63B3B383"/>
    <w:rsid w:val="6616D0D4"/>
    <w:rsid w:val="667A6B89"/>
    <w:rsid w:val="674B1D29"/>
    <w:rsid w:val="67841F0A"/>
    <w:rsid w:val="67E50072"/>
    <w:rsid w:val="685FBEDB"/>
    <w:rsid w:val="6872CAA2"/>
    <w:rsid w:val="698A47F7"/>
    <w:rsid w:val="6A05D0CF"/>
    <w:rsid w:val="6AC8DA44"/>
    <w:rsid w:val="6B0DFB45"/>
    <w:rsid w:val="6D1A3BE9"/>
    <w:rsid w:val="6DA9995F"/>
    <w:rsid w:val="6EE16052"/>
    <w:rsid w:val="6F542D1B"/>
    <w:rsid w:val="6FDC5338"/>
    <w:rsid w:val="6FFE3B62"/>
    <w:rsid w:val="70A6E067"/>
    <w:rsid w:val="71032243"/>
    <w:rsid w:val="732C4226"/>
    <w:rsid w:val="75AD0AC6"/>
    <w:rsid w:val="761D8132"/>
    <w:rsid w:val="766768F6"/>
    <w:rsid w:val="76932847"/>
    <w:rsid w:val="7696CEC7"/>
    <w:rsid w:val="77E5D1BC"/>
    <w:rsid w:val="7865FD28"/>
    <w:rsid w:val="78E60D5C"/>
    <w:rsid w:val="795B4B34"/>
    <w:rsid w:val="7A028E6A"/>
    <w:rsid w:val="7A1A9530"/>
    <w:rsid w:val="7A2BE5C7"/>
    <w:rsid w:val="7A761BF0"/>
    <w:rsid w:val="7B30FA4E"/>
    <w:rsid w:val="7DED099E"/>
    <w:rsid w:val="7EC7AD1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92D018"/>
  <w15:chartTrackingRefBased/>
  <w15:docId w15:val="{31742BF0-8AA0-4753-B47C-16E0EDD876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75345"/>
    <w:pPr>
      <w:spacing w:after="0" w:line="240" w:lineRule="auto"/>
    </w:pPr>
    <w:rPr>
      <w:rFonts w:ascii="Calibri" w:hAnsi="Calibri" w:cs="Calibri"/>
      <w:kern w:val="0"/>
    </w:rPr>
  </w:style>
  <w:style w:type="paragraph" w:styleId="Nadpis1">
    <w:name w:val="heading 1"/>
    <w:basedOn w:val="Normln"/>
    <w:next w:val="Normln"/>
    <w:link w:val="Nadpis1Char"/>
    <w:uiPriority w:val="9"/>
    <w:qFormat/>
    <w:rsid w:val="00955396"/>
    <w:pPr>
      <w:keepNext/>
      <w:keepLines/>
      <w:spacing w:before="240" w:line="259" w:lineRule="auto"/>
      <w:outlineLvl w:val="0"/>
    </w:pPr>
    <w:rPr>
      <w:rFonts w:ascii="Arial" w:eastAsiaTheme="majorEastAsia" w:hAnsi="Arial" w:cstheme="majorBidi"/>
      <w:color w:val="2E74B5" w:themeColor="accent1" w:themeShade="BF"/>
      <w:kern w:val="2"/>
      <w:sz w:val="32"/>
      <w:szCs w:val="32"/>
    </w:rPr>
  </w:style>
  <w:style w:type="paragraph" w:styleId="Nadpis2">
    <w:name w:val="heading 2"/>
    <w:basedOn w:val="Normln"/>
    <w:next w:val="Normln"/>
    <w:link w:val="Nadpis2Char"/>
    <w:uiPriority w:val="9"/>
    <w:semiHidden/>
    <w:unhideWhenUsed/>
    <w:qFormat/>
    <w:rsid w:val="00955396"/>
    <w:pPr>
      <w:keepNext/>
      <w:keepLines/>
      <w:spacing w:before="40" w:line="259" w:lineRule="auto"/>
      <w:outlineLvl w:val="1"/>
    </w:pPr>
    <w:rPr>
      <w:rFonts w:ascii="Arial" w:eastAsiaTheme="majorEastAsia" w:hAnsi="Arial" w:cstheme="majorBidi"/>
      <w:color w:val="2E74B5" w:themeColor="accent1" w:themeShade="BF"/>
      <w:kern w:val="2"/>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55396"/>
    <w:rPr>
      <w:rFonts w:ascii="Arial" w:eastAsiaTheme="majorEastAsia" w:hAnsi="Arial" w:cstheme="majorBidi"/>
      <w:color w:val="2E74B5" w:themeColor="accent1" w:themeShade="BF"/>
      <w:sz w:val="32"/>
      <w:szCs w:val="32"/>
    </w:rPr>
  </w:style>
  <w:style w:type="character" w:customStyle="1" w:styleId="Nadpis2Char">
    <w:name w:val="Nadpis 2 Char"/>
    <w:basedOn w:val="Standardnpsmoodstavce"/>
    <w:link w:val="Nadpis2"/>
    <w:uiPriority w:val="9"/>
    <w:semiHidden/>
    <w:rsid w:val="00955396"/>
    <w:rPr>
      <w:rFonts w:ascii="Arial" w:eastAsiaTheme="majorEastAsia" w:hAnsi="Arial" w:cstheme="majorBidi"/>
      <w:color w:val="2E74B5" w:themeColor="accent1" w:themeShade="BF"/>
      <w:sz w:val="26"/>
      <w:szCs w:val="26"/>
    </w:rPr>
  </w:style>
  <w:style w:type="paragraph" w:styleId="Nzev">
    <w:name w:val="Title"/>
    <w:basedOn w:val="Normln"/>
    <w:next w:val="Normln"/>
    <w:link w:val="NzevChar"/>
    <w:uiPriority w:val="10"/>
    <w:qFormat/>
    <w:rsid w:val="00955396"/>
    <w:pPr>
      <w:contextualSpacing/>
    </w:pPr>
    <w:rPr>
      <w:rFonts w:ascii="Arial" w:eastAsiaTheme="majorEastAsia" w:hAnsi="Arial" w:cstheme="majorBidi"/>
      <w:spacing w:val="-10"/>
      <w:kern w:val="28"/>
      <w:sz w:val="56"/>
      <w:szCs w:val="56"/>
    </w:rPr>
  </w:style>
  <w:style w:type="character" w:customStyle="1" w:styleId="NzevChar">
    <w:name w:val="Název Char"/>
    <w:basedOn w:val="Standardnpsmoodstavce"/>
    <w:link w:val="Nzev"/>
    <w:uiPriority w:val="10"/>
    <w:rsid w:val="00955396"/>
    <w:rPr>
      <w:rFonts w:ascii="Arial" w:eastAsiaTheme="majorEastAsia" w:hAnsi="Arial" w:cstheme="majorBidi"/>
      <w:spacing w:val="-10"/>
      <w:kern w:val="28"/>
      <w:sz w:val="56"/>
      <w:szCs w:val="56"/>
    </w:rPr>
  </w:style>
  <w:style w:type="paragraph" w:styleId="Podnadpis">
    <w:name w:val="Subtitle"/>
    <w:basedOn w:val="Normln"/>
    <w:next w:val="Normln"/>
    <w:link w:val="PodnadpisChar"/>
    <w:uiPriority w:val="11"/>
    <w:qFormat/>
    <w:rsid w:val="00955396"/>
    <w:pPr>
      <w:numPr>
        <w:ilvl w:val="1"/>
      </w:numPr>
      <w:spacing w:after="160" w:line="259" w:lineRule="auto"/>
    </w:pPr>
    <w:rPr>
      <w:rFonts w:ascii="Arial" w:eastAsiaTheme="minorEastAsia" w:hAnsi="Arial" w:cstheme="minorBidi"/>
      <w:color w:val="5A5A5A" w:themeColor="text1" w:themeTint="A5"/>
      <w:spacing w:val="15"/>
      <w:kern w:val="2"/>
    </w:rPr>
  </w:style>
  <w:style w:type="character" w:customStyle="1" w:styleId="PodnadpisChar">
    <w:name w:val="Podnadpis Char"/>
    <w:basedOn w:val="Standardnpsmoodstavce"/>
    <w:link w:val="Podnadpis"/>
    <w:uiPriority w:val="11"/>
    <w:rsid w:val="00955396"/>
    <w:rPr>
      <w:rFonts w:ascii="Arial" w:eastAsiaTheme="minorEastAsia" w:hAnsi="Arial"/>
      <w:color w:val="5A5A5A" w:themeColor="text1" w:themeTint="A5"/>
      <w:spacing w:val="15"/>
    </w:rPr>
  </w:style>
  <w:style w:type="paragraph" w:styleId="Bezmezer">
    <w:name w:val="No Spacing"/>
    <w:uiPriority w:val="1"/>
    <w:qFormat/>
    <w:rsid w:val="00955396"/>
    <w:pPr>
      <w:spacing w:after="0" w:line="240" w:lineRule="auto"/>
    </w:pPr>
    <w:rPr>
      <w:rFonts w:ascii="Arial" w:hAnsi="Arial"/>
      <w:sz w:val="20"/>
    </w:rPr>
  </w:style>
  <w:style w:type="character" w:styleId="Odkaznakoment">
    <w:name w:val="annotation reference"/>
    <w:basedOn w:val="Standardnpsmoodstavce"/>
    <w:uiPriority w:val="99"/>
    <w:semiHidden/>
    <w:unhideWhenUsed/>
    <w:rsid w:val="000F5EAD"/>
    <w:rPr>
      <w:sz w:val="16"/>
      <w:szCs w:val="16"/>
    </w:rPr>
  </w:style>
  <w:style w:type="paragraph" w:styleId="Textkomente">
    <w:name w:val="annotation text"/>
    <w:basedOn w:val="Normln"/>
    <w:link w:val="TextkomenteChar"/>
    <w:uiPriority w:val="99"/>
    <w:unhideWhenUsed/>
    <w:rsid w:val="000F5EAD"/>
    <w:rPr>
      <w:sz w:val="20"/>
      <w:szCs w:val="20"/>
    </w:rPr>
  </w:style>
  <w:style w:type="character" w:customStyle="1" w:styleId="TextkomenteChar">
    <w:name w:val="Text komentáře Char"/>
    <w:basedOn w:val="Standardnpsmoodstavce"/>
    <w:link w:val="Textkomente"/>
    <w:uiPriority w:val="99"/>
    <w:rsid w:val="000F5EAD"/>
    <w:rPr>
      <w:rFonts w:ascii="Calibri" w:hAnsi="Calibri" w:cs="Calibri"/>
      <w:kern w:val="0"/>
      <w:sz w:val="20"/>
      <w:szCs w:val="20"/>
    </w:rPr>
  </w:style>
  <w:style w:type="paragraph" w:styleId="Pedmtkomente">
    <w:name w:val="annotation subject"/>
    <w:basedOn w:val="Textkomente"/>
    <w:next w:val="Textkomente"/>
    <w:link w:val="PedmtkomenteChar"/>
    <w:uiPriority w:val="99"/>
    <w:semiHidden/>
    <w:unhideWhenUsed/>
    <w:rsid w:val="000F5EAD"/>
    <w:rPr>
      <w:b/>
      <w:bCs/>
    </w:rPr>
  </w:style>
  <w:style w:type="character" w:customStyle="1" w:styleId="PedmtkomenteChar">
    <w:name w:val="Předmět komentáře Char"/>
    <w:basedOn w:val="TextkomenteChar"/>
    <w:link w:val="Pedmtkomente"/>
    <w:uiPriority w:val="99"/>
    <w:semiHidden/>
    <w:rsid w:val="000F5EAD"/>
    <w:rPr>
      <w:rFonts w:ascii="Calibri" w:hAnsi="Calibri" w:cs="Calibri"/>
      <w:b/>
      <w:bCs/>
      <w:kern w:val="0"/>
      <w:sz w:val="20"/>
      <w:szCs w:val="20"/>
    </w:rPr>
  </w:style>
  <w:style w:type="paragraph" w:styleId="Revize">
    <w:name w:val="Revision"/>
    <w:hidden/>
    <w:uiPriority w:val="99"/>
    <w:semiHidden/>
    <w:rsid w:val="008F3F50"/>
    <w:pPr>
      <w:spacing w:after="0" w:line="240" w:lineRule="auto"/>
    </w:pPr>
    <w:rPr>
      <w:rFonts w:ascii="Calibri" w:hAnsi="Calibri" w:cs="Calibri"/>
      <w:kern w:val="0"/>
    </w:rPr>
  </w:style>
  <w:style w:type="paragraph" w:styleId="Odstavecseseznamem">
    <w:name w:val="List Paragraph"/>
    <w:basedOn w:val="Normln"/>
    <w:uiPriority w:val="34"/>
    <w:qFormat/>
    <w:rsid w:val="00AF59DE"/>
    <w:pPr>
      <w:ind w:left="720"/>
      <w:contextualSpacing/>
    </w:pPr>
  </w:style>
  <w:style w:type="character" w:styleId="PromnnHTML">
    <w:name w:val="HTML Variable"/>
    <w:basedOn w:val="Standardnpsmoodstavce"/>
    <w:uiPriority w:val="99"/>
    <w:semiHidden/>
    <w:unhideWhenUsed/>
    <w:rsid w:val="00807E72"/>
    <w:rPr>
      <w:i/>
      <w:iCs/>
    </w:rPr>
  </w:style>
  <w:style w:type="character" w:styleId="Hypertextovodkaz">
    <w:name w:val="Hyperlink"/>
    <w:basedOn w:val="Standardnpsmoodstavce"/>
    <w:uiPriority w:val="99"/>
    <w:unhideWhenUsed/>
    <w:rsid w:val="00DD3CB5"/>
    <w:rPr>
      <w:color w:val="0563C1" w:themeColor="hyperlink"/>
      <w:u w:val="single"/>
    </w:rPr>
  </w:style>
  <w:style w:type="character" w:styleId="Nevyeenzmnka">
    <w:name w:val="Unresolved Mention"/>
    <w:basedOn w:val="Standardnpsmoodstavce"/>
    <w:uiPriority w:val="99"/>
    <w:semiHidden/>
    <w:unhideWhenUsed/>
    <w:rsid w:val="00DD3CB5"/>
    <w:rPr>
      <w:color w:val="605E5C"/>
      <w:shd w:val="clear" w:color="auto" w:fill="E1DFDD"/>
    </w:rPr>
  </w:style>
  <w:style w:type="character" w:customStyle="1" w:styleId="cf01">
    <w:name w:val="cf01"/>
    <w:basedOn w:val="Standardnpsmoodstavce"/>
    <w:rsid w:val="00A60D2E"/>
    <w:rPr>
      <w:rFonts w:ascii="Segoe UI" w:hAnsi="Segoe UI" w:cs="Segoe UI" w:hint="default"/>
      <w:sz w:val="18"/>
      <w:szCs w:val="18"/>
    </w:rPr>
  </w:style>
  <w:style w:type="paragraph" w:styleId="Zkladntext">
    <w:name w:val="Body Text"/>
    <w:basedOn w:val="Normln"/>
    <w:link w:val="ZkladntextChar"/>
    <w:uiPriority w:val="99"/>
    <w:unhideWhenUsed/>
    <w:rsid w:val="005840B4"/>
    <w:pPr>
      <w:spacing w:after="160" w:line="278" w:lineRule="auto"/>
    </w:pPr>
    <w:rPr>
      <w:rFonts w:ascii="Arial" w:hAnsi="Arial" w:cs="Arial"/>
      <w:kern w:val="2"/>
      <w:sz w:val="20"/>
      <w:szCs w:val="20"/>
    </w:rPr>
  </w:style>
  <w:style w:type="character" w:customStyle="1" w:styleId="ZkladntextChar">
    <w:name w:val="Základní text Char"/>
    <w:basedOn w:val="Standardnpsmoodstavce"/>
    <w:link w:val="Zkladntext"/>
    <w:uiPriority w:val="99"/>
    <w:rsid w:val="005840B4"/>
    <w:rPr>
      <w:rFonts w:ascii="Arial" w:hAnsi="Arial" w:cs="Arial"/>
      <w:sz w:val="20"/>
      <w:szCs w:val="20"/>
    </w:rPr>
  </w:style>
  <w:style w:type="paragraph" w:styleId="Titulek">
    <w:name w:val="caption"/>
    <w:basedOn w:val="Normln"/>
    <w:next w:val="Normln"/>
    <w:uiPriority w:val="35"/>
    <w:unhideWhenUsed/>
    <w:qFormat/>
    <w:rsid w:val="00BC2387"/>
    <w:pPr>
      <w:spacing w:after="200"/>
    </w:pPr>
    <w:rPr>
      <w:i/>
      <w:iCs/>
      <w:color w:val="44546A" w:themeColor="text2"/>
      <w:sz w:val="18"/>
      <w:szCs w:val="18"/>
    </w:rPr>
  </w:style>
  <w:style w:type="paragraph" w:customStyle="1" w:styleId="paragraph">
    <w:name w:val="paragraph"/>
    <w:basedOn w:val="Normln"/>
    <w:rsid w:val="00A02EE3"/>
    <w:pPr>
      <w:spacing w:before="100" w:beforeAutospacing="1" w:after="100" w:afterAutospacing="1"/>
    </w:pPr>
    <w:rPr>
      <w:rFonts w:ascii="Times New Roman" w:eastAsia="Times New Roman" w:hAnsi="Times New Roman" w:cs="Times New Roman"/>
      <w:sz w:val="24"/>
      <w:szCs w:val="24"/>
      <w:lang w:eastAsia="cs-CZ"/>
      <w14:ligatures w14:val="none"/>
    </w:rPr>
  </w:style>
  <w:style w:type="character" w:customStyle="1" w:styleId="normaltextrun">
    <w:name w:val="normaltextrun"/>
    <w:basedOn w:val="Standardnpsmoodstavce"/>
    <w:rsid w:val="00A02EE3"/>
  </w:style>
  <w:style w:type="character" w:customStyle="1" w:styleId="eop">
    <w:name w:val="eop"/>
    <w:basedOn w:val="Standardnpsmoodstavce"/>
    <w:rsid w:val="00A02EE3"/>
  </w:style>
  <w:style w:type="paragraph" w:styleId="Normlnweb">
    <w:name w:val="Normal (Web)"/>
    <w:basedOn w:val="Normln"/>
    <w:uiPriority w:val="99"/>
    <w:semiHidden/>
    <w:unhideWhenUsed/>
    <w:rsid w:val="00AC3B2A"/>
    <w:pPr>
      <w:spacing w:before="100" w:beforeAutospacing="1" w:after="100" w:afterAutospacing="1"/>
    </w:pPr>
    <w:rPr>
      <w:rFonts w:ascii="Times New Roman" w:eastAsia="Times New Roman" w:hAnsi="Times New Roman" w:cs="Times New Roman"/>
      <w:sz w:val="24"/>
      <w:szCs w:val="24"/>
      <w:lang w:eastAsia="cs-CZ"/>
      <w14:ligatures w14:val="none"/>
    </w:rPr>
  </w:style>
  <w:style w:type="paragraph" w:styleId="Zhlav">
    <w:name w:val="header"/>
    <w:basedOn w:val="Normln"/>
    <w:link w:val="ZhlavChar"/>
    <w:uiPriority w:val="99"/>
    <w:unhideWhenUsed/>
    <w:rsid w:val="00DA6840"/>
    <w:pPr>
      <w:tabs>
        <w:tab w:val="center" w:pos="4536"/>
        <w:tab w:val="right" w:pos="9072"/>
      </w:tabs>
    </w:pPr>
  </w:style>
  <w:style w:type="character" w:customStyle="1" w:styleId="ZhlavChar">
    <w:name w:val="Záhlaví Char"/>
    <w:basedOn w:val="Standardnpsmoodstavce"/>
    <w:link w:val="Zhlav"/>
    <w:uiPriority w:val="99"/>
    <w:rsid w:val="00DA6840"/>
    <w:rPr>
      <w:rFonts w:ascii="Calibri" w:hAnsi="Calibri" w:cs="Calibri"/>
      <w:kern w:val="0"/>
    </w:rPr>
  </w:style>
  <w:style w:type="paragraph" w:styleId="Zpat">
    <w:name w:val="footer"/>
    <w:basedOn w:val="Normln"/>
    <w:link w:val="ZpatChar"/>
    <w:uiPriority w:val="99"/>
    <w:unhideWhenUsed/>
    <w:rsid w:val="00DA6840"/>
    <w:pPr>
      <w:tabs>
        <w:tab w:val="center" w:pos="4536"/>
        <w:tab w:val="right" w:pos="9072"/>
      </w:tabs>
    </w:pPr>
  </w:style>
  <w:style w:type="character" w:customStyle="1" w:styleId="ZpatChar">
    <w:name w:val="Zápatí Char"/>
    <w:basedOn w:val="Standardnpsmoodstavce"/>
    <w:link w:val="Zpat"/>
    <w:uiPriority w:val="99"/>
    <w:rsid w:val="00DA6840"/>
    <w:rPr>
      <w:rFonts w:ascii="Calibri"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28148755">
      <w:bodyDiv w:val="1"/>
      <w:marLeft w:val="0"/>
      <w:marRight w:val="0"/>
      <w:marTop w:val="0"/>
      <w:marBottom w:val="0"/>
      <w:divBdr>
        <w:top w:val="none" w:sz="0" w:space="0" w:color="auto"/>
        <w:left w:val="none" w:sz="0" w:space="0" w:color="auto"/>
        <w:bottom w:val="none" w:sz="0" w:space="0" w:color="auto"/>
        <w:right w:val="none" w:sz="0" w:space="0" w:color="auto"/>
      </w:divBdr>
    </w:div>
    <w:div w:id="1467973006">
      <w:bodyDiv w:val="1"/>
      <w:marLeft w:val="0"/>
      <w:marRight w:val="0"/>
      <w:marTop w:val="0"/>
      <w:marBottom w:val="0"/>
      <w:divBdr>
        <w:top w:val="none" w:sz="0" w:space="0" w:color="auto"/>
        <w:left w:val="none" w:sz="0" w:space="0" w:color="auto"/>
        <w:bottom w:val="none" w:sz="0" w:space="0" w:color="auto"/>
        <w:right w:val="none" w:sz="0" w:space="0" w:color="auto"/>
      </w:divBdr>
    </w:div>
    <w:div w:id="1955280773">
      <w:bodyDiv w:val="1"/>
      <w:marLeft w:val="0"/>
      <w:marRight w:val="0"/>
      <w:marTop w:val="0"/>
      <w:marBottom w:val="0"/>
      <w:divBdr>
        <w:top w:val="none" w:sz="0" w:space="0" w:color="auto"/>
        <w:left w:val="none" w:sz="0" w:space="0" w:color="auto"/>
        <w:bottom w:val="none" w:sz="0" w:space="0" w:color="auto"/>
        <w:right w:val="none" w:sz="0" w:space="0" w:color="auto"/>
      </w:divBdr>
    </w:div>
    <w:div w:id="2063795043">
      <w:bodyDiv w:val="1"/>
      <w:marLeft w:val="0"/>
      <w:marRight w:val="0"/>
      <w:marTop w:val="0"/>
      <w:marBottom w:val="0"/>
      <w:divBdr>
        <w:top w:val="none" w:sz="0" w:space="0" w:color="auto"/>
        <w:left w:val="none" w:sz="0" w:space="0" w:color="auto"/>
        <w:bottom w:val="none" w:sz="0" w:space="0" w:color="auto"/>
        <w:right w:val="none" w:sz="0" w:space="0" w:color="auto"/>
      </w:divBdr>
    </w:div>
    <w:div w:id="2126387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kopkova\Downloads\SABLONA_UO_AOVXX_N&#225;zev_ID_UUR_2026_02_19.dotx" TargetMode="Externa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A1CD0-0434-4964-9684-C5D8159A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SABLONA_UO_AOVXX_Název_ID_UUR_2026_02_19</Template>
  <TotalTime>23</TotalTime>
  <Pages>7</Pages>
  <Words>3357</Words>
  <Characters>19813</Characters>
  <Application>Microsoft Office Word</Application>
  <DocSecurity>0</DocSecurity>
  <Lines>165</Lines>
  <Paragraphs>46</Paragraphs>
  <ScaleCrop>false</ScaleCrop>
  <Company>Ministerstvo pro místní rozvoj</Company>
  <LinksUpToDate>false</LinksUpToDate>
  <CharactersWithSpaces>23124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Vzorové územní opatření k OZE</dc:title>
  <dc:subject/>
  <dc:creator>Klára Škopková</dc:creator>
  <cp:keywords/>
  <dc:description/>
  <cp:lastModifiedBy>Anna Romanchuk</cp:lastModifiedBy>
  <cp:revision>76</cp:revision>
  <cp:lastPrinted>2026-04-02T16:05:00Z</cp:lastPrinted>
  <dcterms:created xsi:type="dcterms:W3CDTF">2026-03-04T05:06:00Z</dcterms:created>
  <dcterms:modified xsi:type="dcterms:W3CDTF">2026-07-17T10:37:00Z</dcterms:modified>
</cp:coreProperties>
</file>